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2578A"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ALYTAUS RAJONO SAVIVALDYBĖS ADMINISTRACIJOS PARENGTO TARYBOS SPRENDIMO PROJEKTO PATEIKIMO</w:t>
      </w:r>
    </w:p>
    <w:p w14:paraId="6312578B"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IŠVADA</w:t>
      </w:r>
    </w:p>
    <w:p w14:paraId="6312578C" w14:textId="77777777" w:rsidR="00E767DF" w:rsidRDefault="00E767DF" w:rsidP="00E767DF">
      <w:pPr>
        <w:spacing w:after="0"/>
        <w:jc w:val="center"/>
        <w:rPr>
          <w:rFonts w:ascii="Times New Roman" w:eastAsia="Andale Sans UI" w:hAnsi="Times New Roman" w:cs="Times New Roman"/>
          <w:b/>
          <w:kern w:val="1"/>
          <w:sz w:val="24"/>
          <w:szCs w:val="24"/>
          <w:lang w:eastAsia="ar-SA"/>
        </w:rPr>
      </w:pPr>
      <w:r>
        <w:rPr>
          <w:rFonts w:ascii="Times New Roman" w:eastAsia="Andale Sans UI" w:hAnsi="Times New Roman" w:cs="Times New Roman"/>
          <w:b/>
          <w:kern w:val="1"/>
          <w:sz w:val="24"/>
          <w:szCs w:val="24"/>
          <w:lang w:eastAsia="ar-SA"/>
        </w:rPr>
        <w:t>IŠVADOJE PATEIKIAMA INFORMACIJA APIE SPRENDIMO PROJEKTO ATITIKIMĄ TEIKIANT KOMIETŲ POSĖDŽIAMS</w:t>
      </w:r>
    </w:p>
    <w:p w14:paraId="6312578D" w14:textId="77777777" w:rsidR="00212481" w:rsidRDefault="00212481"/>
    <w:tbl>
      <w:tblPr>
        <w:tblStyle w:val="Lentelstinklelis"/>
        <w:tblW w:w="0" w:type="auto"/>
        <w:tblLook w:val="04A0" w:firstRow="1" w:lastRow="0" w:firstColumn="1" w:lastColumn="0" w:noHBand="0" w:noVBand="1"/>
      </w:tblPr>
      <w:tblGrid>
        <w:gridCol w:w="7792"/>
        <w:gridCol w:w="1836"/>
      </w:tblGrid>
      <w:tr w:rsidR="00E767DF" w:rsidRPr="00E767DF" w14:paraId="63125790" w14:textId="77777777" w:rsidTr="00065B63">
        <w:tc>
          <w:tcPr>
            <w:tcW w:w="7792" w:type="dxa"/>
            <w:shd w:val="pct10" w:color="auto" w:fill="auto"/>
            <w:vAlign w:val="center"/>
          </w:tcPr>
          <w:p w14:paraId="6312578E" w14:textId="77777777" w:rsidR="00E767DF" w:rsidRPr="00E767DF" w:rsidRDefault="00065B63" w:rsidP="00E767DF">
            <w:pPr>
              <w:rPr>
                <w:rFonts w:ascii="Times New Roman" w:hAnsi="Times New Roman" w:cs="Times New Roman"/>
                <w:b/>
                <w:bCs/>
                <w:sz w:val="24"/>
                <w:szCs w:val="24"/>
              </w:rPr>
            </w:pPr>
            <w:r w:rsidRPr="00E767DF">
              <w:rPr>
                <w:rFonts w:ascii="Times New Roman" w:hAnsi="Times New Roman" w:cs="Times New Roman"/>
                <w:b/>
                <w:bCs/>
                <w:sz w:val="24"/>
                <w:szCs w:val="24"/>
              </w:rPr>
              <w:t>Atitikimo reikalavimas</w:t>
            </w:r>
          </w:p>
        </w:tc>
        <w:tc>
          <w:tcPr>
            <w:tcW w:w="1836" w:type="dxa"/>
            <w:shd w:val="pct10" w:color="auto" w:fill="auto"/>
          </w:tcPr>
          <w:p w14:paraId="6312578F" w14:textId="77777777" w:rsidR="00E767DF" w:rsidRPr="00E767DF" w:rsidRDefault="00E767DF" w:rsidP="00065B63">
            <w:pPr>
              <w:jc w:val="center"/>
              <w:rPr>
                <w:rFonts w:ascii="Times New Roman" w:hAnsi="Times New Roman" w:cs="Times New Roman"/>
                <w:b/>
                <w:bCs/>
                <w:sz w:val="24"/>
                <w:szCs w:val="24"/>
              </w:rPr>
            </w:pPr>
            <w:r w:rsidRPr="00E767DF">
              <w:rPr>
                <w:rFonts w:ascii="Times New Roman" w:hAnsi="Times New Roman" w:cs="Times New Roman"/>
                <w:b/>
                <w:bCs/>
                <w:sz w:val="24"/>
                <w:szCs w:val="24"/>
              </w:rPr>
              <w:t>Žyma apie pateikimą</w:t>
            </w:r>
          </w:p>
        </w:tc>
      </w:tr>
      <w:tr w:rsidR="00E767DF" w14:paraId="63125793" w14:textId="77777777" w:rsidTr="00E767DF">
        <w:tc>
          <w:tcPr>
            <w:tcW w:w="7792" w:type="dxa"/>
          </w:tcPr>
          <w:p w14:paraId="63125791" w14:textId="77777777" w:rsidR="00E767DF" w:rsidRPr="00F0618C" w:rsidRDefault="00F0618C">
            <w:pPr>
              <w:rPr>
                <w:bCs/>
                <w:sz w:val="24"/>
                <w:szCs w:val="24"/>
              </w:rPr>
            </w:pPr>
            <w:r w:rsidRPr="00F0618C">
              <w:rPr>
                <w:rFonts w:ascii="Times New Roman" w:eastAsia="Andale Sans UI" w:hAnsi="Times New Roman" w:cs="Times New Roman"/>
                <w:bCs/>
                <w:kern w:val="1"/>
                <w:sz w:val="24"/>
                <w:szCs w:val="24"/>
                <w:lang w:eastAsia="ar-SA"/>
              </w:rPr>
              <w:t>Tarybos sprendimo projekto pavadinimas</w:t>
            </w:r>
          </w:p>
        </w:tc>
        <w:sdt>
          <w:sdtPr>
            <w:rPr>
              <w:rFonts w:ascii="Times New Roman" w:hAnsi="Times New Roman" w:cs="Times New Roman"/>
              <w:sz w:val="24"/>
              <w:szCs w:val="24"/>
            </w:rPr>
            <w:id w:val="-1165852779"/>
            <w14:checkbox>
              <w14:checked w14:val="1"/>
              <w14:checkedState w14:val="2611" w14:font="Segoe UI Symbol"/>
              <w14:uncheckedState w14:val="2610" w14:font="Segoe UI Symbol"/>
            </w14:checkbox>
          </w:sdtPr>
          <w:sdtEndPr/>
          <w:sdtContent>
            <w:tc>
              <w:tcPr>
                <w:tcW w:w="1836" w:type="dxa"/>
              </w:tcPr>
              <w:p w14:paraId="63125792"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E767DF" w14:paraId="63125796" w14:textId="77777777" w:rsidTr="00E767DF">
        <w:tc>
          <w:tcPr>
            <w:tcW w:w="7792" w:type="dxa"/>
          </w:tcPr>
          <w:p w14:paraId="63125794" w14:textId="77777777" w:rsidR="00E767DF" w:rsidRPr="00F0618C" w:rsidRDefault="00F0618C">
            <w:pPr>
              <w:rPr>
                <w:bCs/>
                <w:sz w:val="24"/>
                <w:szCs w:val="24"/>
              </w:rPr>
            </w:pPr>
            <w:r w:rsidRPr="00F0618C">
              <w:rPr>
                <w:rFonts w:ascii="Times New Roman" w:eastAsia="Times New Roman" w:hAnsi="Times New Roman" w:cs="Times New Roman"/>
                <w:bCs/>
                <w:sz w:val="24"/>
                <w:szCs w:val="24"/>
                <w:lang w:eastAsia="lt-LT"/>
              </w:rPr>
              <w:t>Tarybos</w:t>
            </w:r>
            <w:r w:rsidRPr="00F0618C">
              <w:rPr>
                <w:rFonts w:ascii="Times New Roman" w:eastAsia="Andale Sans UI" w:hAnsi="Times New Roman" w:cs="Times New Roman"/>
                <w:bCs/>
                <w:kern w:val="1"/>
                <w:sz w:val="24"/>
                <w:szCs w:val="24"/>
                <w:lang w:eastAsia="ar-SA"/>
              </w:rPr>
              <w:t xml:space="preserve"> sprendimo projekto rengėjas</w:t>
            </w:r>
          </w:p>
        </w:tc>
        <w:sdt>
          <w:sdtPr>
            <w:rPr>
              <w:rFonts w:ascii="Times New Roman" w:hAnsi="Times New Roman" w:cs="Times New Roman"/>
              <w:sz w:val="24"/>
              <w:szCs w:val="24"/>
            </w:rPr>
            <w:id w:val="662596389"/>
            <w14:checkbox>
              <w14:checked w14:val="1"/>
              <w14:checkedState w14:val="2611" w14:font="Segoe UI Symbol"/>
              <w14:uncheckedState w14:val="2610" w14:font="MS Gothic"/>
            </w14:checkbox>
          </w:sdtPr>
          <w:sdtEndPr/>
          <w:sdtContent>
            <w:tc>
              <w:tcPr>
                <w:tcW w:w="1836" w:type="dxa"/>
              </w:tcPr>
              <w:p w14:paraId="63125795" w14:textId="77777777" w:rsidR="00E767DF"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9" w14:textId="77777777" w:rsidTr="00E767DF">
        <w:tc>
          <w:tcPr>
            <w:tcW w:w="7792" w:type="dxa"/>
          </w:tcPr>
          <w:p w14:paraId="63125797" w14:textId="77777777" w:rsidR="00065B63" w:rsidRPr="00F0618C" w:rsidRDefault="00F0618C" w:rsidP="00065B63">
            <w:pPr>
              <w:rPr>
                <w:bCs/>
                <w:sz w:val="24"/>
                <w:szCs w:val="24"/>
              </w:rPr>
            </w:pPr>
            <w:r w:rsidRPr="00F0618C">
              <w:rPr>
                <w:rFonts w:ascii="Times New Roman" w:hAnsi="Times New Roman" w:cs="Times New Roman"/>
                <w:bCs/>
                <w:sz w:val="24"/>
                <w:szCs w:val="24"/>
                <w:shd w:val="clear" w:color="auto" w:fill="FEFBFA"/>
              </w:rPr>
              <w:t>Pranešėjas ir papildomi pranešėjai savivaldybės komitetų posėdyje</w:t>
            </w:r>
          </w:p>
        </w:tc>
        <w:sdt>
          <w:sdtPr>
            <w:rPr>
              <w:rFonts w:ascii="Times New Roman" w:hAnsi="Times New Roman" w:cs="Times New Roman"/>
              <w:sz w:val="24"/>
              <w:szCs w:val="24"/>
            </w:rPr>
            <w:id w:val="447052637"/>
            <w14:checkbox>
              <w14:checked w14:val="1"/>
              <w14:checkedState w14:val="2611" w14:font="Segoe UI Symbol"/>
              <w14:uncheckedState w14:val="2610" w14:font="MS Gothic"/>
            </w14:checkbox>
          </w:sdtPr>
          <w:sdtEndPr/>
          <w:sdtContent>
            <w:tc>
              <w:tcPr>
                <w:tcW w:w="1836" w:type="dxa"/>
              </w:tcPr>
              <w:p w14:paraId="63125798" w14:textId="77777777" w:rsidR="00065B63" w:rsidRPr="00065B63" w:rsidRDefault="00FE21DF"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C" w14:textId="77777777" w:rsidTr="00E767DF">
        <w:tc>
          <w:tcPr>
            <w:tcW w:w="7792" w:type="dxa"/>
          </w:tcPr>
          <w:p w14:paraId="6312579A"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Sprendimo projektą rengusio padalinio vedėjas ar jį pavaduojantis asmuo</w:t>
            </w:r>
          </w:p>
        </w:tc>
        <w:sdt>
          <w:sdtPr>
            <w:rPr>
              <w:rFonts w:ascii="Times New Roman" w:hAnsi="Times New Roman" w:cs="Times New Roman"/>
              <w:sz w:val="24"/>
              <w:szCs w:val="24"/>
            </w:rPr>
            <w:id w:val="1576321736"/>
            <w14:checkbox>
              <w14:checked w14:val="1"/>
              <w14:checkedState w14:val="2611" w14:font="Segoe UI Symbol"/>
              <w14:uncheckedState w14:val="2610" w14:font="MS Gothic"/>
            </w14:checkbox>
          </w:sdtPr>
          <w:sdtEndPr/>
          <w:sdtContent>
            <w:tc>
              <w:tcPr>
                <w:tcW w:w="1836" w:type="dxa"/>
              </w:tcPr>
              <w:p w14:paraId="6312579B"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9F" w14:textId="77777777" w:rsidTr="00E767DF">
        <w:tc>
          <w:tcPr>
            <w:tcW w:w="7792" w:type="dxa"/>
          </w:tcPr>
          <w:p w14:paraId="6312579D"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Kitų skyrių specialistai</w:t>
            </w:r>
          </w:p>
        </w:tc>
        <w:sdt>
          <w:sdtPr>
            <w:rPr>
              <w:rFonts w:ascii="Times New Roman" w:hAnsi="Times New Roman" w:cs="Times New Roman"/>
              <w:sz w:val="24"/>
              <w:szCs w:val="24"/>
            </w:rPr>
            <w:id w:val="-1626697345"/>
            <w14:checkbox>
              <w14:checked w14:val="1"/>
              <w14:checkedState w14:val="2611" w14:font="Segoe UI Symbol"/>
              <w14:uncheckedState w14:val="2610" w14:font="MS Gothic"/>
            </w14:checkbox>
          </w:sdtPr>
          <w:sdtEndPr/>
          <w:sdtContent>
            <w:tc>
              <w:tcPr>
                <w:tcW w:w="1836" w:type="dxa"/>
              </w:tcPr>
              <w:p w14:paraId="6312579E" w14:textId="77777777" w:rsidR="00065B63" w:rsidRPr="00065B63" w:rsidRDefault="000865F9"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2" w14:textId="77777777" w:rsidTr="00F0618C">
        <w:tc>
          <w:tcPr>
            <w:tcW w:w="7792" w:type="dxa"/>
          </w:tcPr>
          <w:p w14:paraId="631257A0"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 xml:space="preserve">Finansų specialistai, </w:t>
            </w:r>
            <w:r w:rsidRPr="00F0618C">
              <w:rPr>
                <w:rFonts w:ascii="Times New Roman" w:hAnsi="Times New Roman" w:cs="Times New Roman"/>
                <w:bCs/>
                <w:sz w:val="24"/>
                <w:szCs w:val="24"/>
              </w:rPr>
              <w:t>jeigu sprendimo projektas susijęs su lėšų skyriumi tai sprendimo projektą DVS vizuoja finansų skyriaus vedėjas ar jį pavaduojantis asmuo</w:t>
            </w:r>
          </w:p>
        </w:tc>
        <w:sdt>
          <w:sdtPr>
            <w:rPr>
              <w:rFonts w:ascii="Times New Roman" w:hAnsi="Times New Roman" w:cs="Times New Roman"/>
              <w:sz w:val="24"/>
              <w:szCs w:val="24"/>
            </w:rPr>
            <w:id w:val="669457395"/>
            <w14:checkbox>
              <w14:checked w14:val="1"/>
              <w14:checkedState w14:val="2611" w14:font="Segoe UI Symbol"/>
              <w14:uncheckedState w14:val="2610" w14:font="MS Gothic"/>
            </w14:checkbox>
          </w:sdtPr>
          <w:sdtEndPr/>
          <w:sdtContent>
            <w:tc>
              <w:tcPr>
                <w:tcW w:w="1836" w:type="dxa"/>
                <w:vAlign w:val="center"/>
              </w:tcPr>
              <w:p w14:paraId="631257A1" w14:textId="09BC3FFF" w:rsidR="00065B63" w:rsidRPr="00065B63" w:rsidRDefault="00324D6C" w:rsidP="00F0618C">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5" w14:textId="77777777" w:rsidTr="00E767DF">
        <w:tc>
          <w:tcPr>
            <w:tcW w:w="7792" w:type="dxa"/>
          </w:tcPr>
          <w:p w14:paraId="631257A3" w14:textId="77777777" w:rsidR="00065B63" w:rsidRPr="00F0618C" w:rsidRDefault="00F0618C" w:rsidP="00065B63">
            <w:pPr>
              <w:rPr>
                <w:bCs/>
                <w:sz w:val="24"/>
                <w:szCs w:val="24"/>
              </w:rPr>
            </w:pPr>
            <w:r w:rsidRPr="00F0618C">
              <w:rPr>
                <w:rFonts w:ascii="Times New Roman" w:eastAsia="Times New Roman" w:hAnsi="Times New Roman" w:cs="Times New Roman"/>
                <w:bCs/>
                <w:sz w:val="24"/>
                <w:szCs w:val="24"/>
                <w:lang w:eastAsia="lt-LT"/>
              </w:rPr>
              <w:t>Teisininkai pagal kompetenciją</w:t>
            </w:r>
          </w:p>
        </w:tc>
        <w:sdt>
          <w:sdtPr>
            <w:rPr>
              <w:rFonts w:ascii="Times New Roman" w:hAnsi="Times New Roman" w:cs="Times New Roman"/>
              <w:sz w:val="24"/>
              <w:szCs w:val="24"/>
            </w:rPr>
            <w:id w:val="-1671788675"/>
            <w14:checkbox>
              <w14:checked w14:val="1"/>
              <w14:checkedState w14:val="2611" w14:font="Segoe UI Symbol"/>
              <w14:uncheckedState w14:val="2610" w14:font="MS Gothic"/>
            </w14:checkbox>
          </w:sdtPr>
          <w:sdtEndPr/>
          <w:sdtContent>
            <w:tc>
              <w:tcPr>
                <w:tcW w:w="1836" w:type="dxa"/>
              </w:tcPr>
              <w:p w14:paraId="631257A4" w14:textId="77777777" w:rsidR="00065B63" w:rsidRPr="00065B63" w:rsidRDefault="00B64906" w:rsidP="00065B63">
                <w:pPr>
                  <w:jc w:val="center"/>
                  <w:rPr>
                    <w:rFonts w:ascii="Times New Roman" w:hAnsi="Times New Roman" w:cs="Times New Roman"/>
                  </w:rPr>
                </w:pPr>
                <w:r>
                  <w:rPr>
                    <w:rFonts w:ascii="Segoe UI Symbol" w:hAnsi="Segoe UI Symbol" w:cs="Times New Roman"/>
                    <w:sz w:val="24"/>
                    <w:szCs w:val="24"/>
                  </w:rPr>
                  <w:t>☑</w:t>
                </w:r>
              </w:p>
            </w:tc>
          </w:sdtContent>
        </w:sdt>
      </w:tr>
      <w:tr w:rsidR="00065B63" w14:paraId="631257A8" w14:textId="77777777" w:rsidTr="00E767DF">
        <w:tc>
          <w:tcPr>
            <w:tcW w:w="7792" w:type="dxa"/>
          </w:tcPr>
          <w:p w14:paraId="631257A6"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hAnsi="Times New Roman" w:cs="Times New Roman"/>
                <w:bCs/>
                <w:sz w:val="24"/>
                <w:szCs w:val="24"/>
              </w:rPr>
              <w:t>Kalbos tvarkytojas</w:t>
            </w:r>
          </w:p>
        </w:tc>
        <w:sdt>
          <w:sdtPr>
            <w:rPr>
              <w:rFonts w:ascii="Times New Roman" w:hAnsi="Times New Roman" w:cs="Times New Roman"/>
              <w:sz w:val="24"/>
              <w:szCs w:val="24"/>
            </w:rPr>
            <w:id w:val="-1712570248"/>
            <w14:checkbox>
              <w14:checked w14:val="1"/>
              <w14:checkedState w14:val="2611" w14:font="Segoe UI Symbol"/>
              <w14:uncheckedState w14:val="2610" w14:font="MS Gothic"/>
            </w14:checkbox>
          </w:sdtPr>
          <w:sdtEndPr/>
          <w:sdtContent>
            <w:tc>
              <w:tcPr>
                <w:tcW w:w="1836" w:type="dxa"/>
              </w:tcPr>
              <w:p w14:paraId="631257A7"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B" w14:textId="77777777" w:rsidTr="00E767DF">
        <w:tc>
          <w:tcPr>
            <w:tcW w:w="7792" w:type="dxa"/>
          </w:tcPr>
          <w:p w14:paraId="631257A9" w14:textId="77777777" w:rsidR="00065B63" w:rsidRPr="00F0618C" w:rsidRDefault="00F0618C" w:rsidP="00065B63">
            <w:pPr>
              <w:rPr>
                <w:rFonts w:ascii="Times New Roman" w:hAnsi="Times New Roman" w:cs="Times New Roman"/>
                <w:bCs/>
                <w:sz w:val="24"/>
                <w:szCs w:val="24"/>
              </w:rPr>
            </w:pPr>
            <w:r w:rsidRPr="00F0618C">
              <w:rPr>
                <w:rFonts w:ascii="Times New Roman" w:eastAsia="Times New Roman" w:hAnsi="Times New Roman" w:cs="Times New Roman"/>
                <w:bCs/>
                <w:sz w:val="24"/>
                <w:szCs w:val="24"/>
                <w:lang w:eastAsia="lt-LT"/>
              </w:rPr>
              <w:t>Savivaldybės meras</w:t>
            </w:r>
          </w:p>
        </w:tc>
        <w:sdt>
          <w:sdtPr>
            <w:rPr>
              <w:rFonts w:ascii="Times New Roman" w:hAnsi="Times New Roman" w:cs="Times New Roman"/>
              <w:sz w:val="24"/>
              <w:szCs w:val="24"/>
            </w:rPr>
            <w:id w:val="160666198"/>
            <w14:checkbox>
              <w14:checked w14:val="1"/>
              <w14:checkedState w14:val="2611" w14:font="Segoe UI Symbol"/>
              <w14:uncheckedState w14:val="2610" w14:font="MS Gothic"/>
            </w14:checkbox>
          </w:sdtPr>
          <w:sdtEndPr/>
          <w:sdtContent>
            <w:tc>
              <w:tcPr>
                <w:tcW w:w="1836" w:type="dxa"/>
              </w:tcPr>
              <w:p w14:paraId="631257AA"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065B63" w14:paraId="631257AE" w14:textId="77777777" w:rsidTr="00E767DF">
        <w:tc>
          <w:tcPr>
            <w:tcW w:w="7792" w:type="dxa"/>
          </w:tcPr>
          <w:p w14:paraId="631257AC" w14:textId="77777777" w:rsidR="00065B63" w:rsidRPr="00F0618C" w:rsidRDefault="00F0618C" w:rsidP="00065B63">
            <w:pPr>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Savivaldybės administracijos direktorius</w:t>
            </w:r>
          </w:p>
        </w:tc>
        <w:sdt>
          <w:sdtPr>
            <w:rPr>
              <w:rFonts w:ascii="Times New Roman" w:hAnsi="Times New Roman" w:cs="Times New Roman"/>
              <w:sz w:val="24"/>
              <w:szCs w:val="24"/>
            </w:rPr>
            <w:id w:val="572318761"/>
            <w14:checkbox>
              <w14:checked w14:val="1"/>
              <w14:checkedState w14:val="2611" w14:font="Segoe UI Symbol"/>
              <w14:uncheckedState w14:val="2610" w14:font="MS Gothic"/>
            </w14:checkbox>
          </w:sdtPr>
          <w:sdtEndPr/>
          <w:sdtContent>
            <w:tc>
              <w:tcPr>
                <w:tcW w:w="1836" w:type="dxa"/>
              </w:tcPr>
              <w:p w14:paraId="631257AD" w14:textId="77777777" w:rsidR="00065B63" w:rsidRDefault="00B64906" w:rsidP="00065B63">
                <w:pPr>
                  <w:jc w:val="center"/>
                  <w:rPr>
                    <w:rFonts w:ascii="MS Gothic" w:eastAsia="MS Gothic" w:hAnsi="MS Gothic" w:cs="Times New Roman"/>
                    <w:sz w:val="24"/>
                    <w:szCs w:val="24"/>
                  </w:rPr>
                </w:pPr>
                <w:r>
                  <w:rPr>
                    <w:rFonts w:ascii="Segoe UI Symbol" w:hAnsi="Segoe UI Symbol" w:cs="Times New Roman"/>
                    <w:sz w:val="24"/>
                    <w:szCs w:val="24"/>
                  </w:rPr>
                  <w:t>☑</w:t>
                </w:r>
              </w:p>
            </w:tc>
          </w:sdtContent>
        </w:sdt>
      </w:tr>
      <w:tr w:rsidR="00F0618C" w14:paraId="631257B0" w14:textId="77777777" w:rsidTr="00E051F1">
        <w:tc>
          <w:tcPr>
            <w:tcW w:w="9628" w:type="dxa"/>
            <w:gridSpan w:val="2"/>
          </w:tcPr>
          <w:p w14:paraId="631257AF" w14:textId="77777777" w:rsidR="00F0618C" w:rsidRPr="00F0618C" w:rsidRDefault="00F0618C" w:rsidP="00065B63">
            <w:pPr>
              <w:jc w:val="center"/>
              <w:rPr>
                <w:rFonts w:ascii="Times New Roman" w:hAnsi="Times New Roman" w:cs="Times New Roman"/>
                <w:b/>
                <w:sz w:val="24"/>
                <w:szCs w:val="24"/>
              </w:rPr>
            </w:pPr>
            <w:r w:rsidRPr="00F0618C">
              <w:rPr>
                <w:rFonts w:ascii="Times New Roman" w:eastAsia="Times New Roman" w:hAnsi="Times New Roman" w:cs="Times New Roman"/>
                <w:b/>
                <w:sz w:val="24"/>
                <w:szCs w:val="24"/>
                <w:lang w:eastAsia="lt-LT"/>
              </w:rPr>
              <w:t>Derinta su atitinkamais Tarybos komitetais:</w:t>
            </w:r>
          </w:p>
        </w:tc>
      </w:tr>
      <w:tr w:rsidR="00065B63" w14:paraId="631257BE" w14:textId="77777777" w:rsidTr="00E767DF">
        <w:tc>
          <w:tcPr>
            <w:tcW w:w="7792" w:type="dxa"/>
          </w:tcPr>
          <w:p w14:paraId="631257B1"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Ekonomikos ir biudžeto komitetas</w:t>
            </w:r>
          </w:p>
          <w:p w14:paraId="631257B2"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Kaimo plėtros ir investicijų komitetas</w:t>
            </w:r>
          </w:p>
          <w:p w14:paraId="631257B3"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Komunalinio ūkio plėtros ir aplinkos apsaugos komitetas</w:t>
            </w:r>
          </w:p>
          <w:p w14:paraId="631257B4"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Kontrolės komitetas</w:t>
            </w:r>
          </w:p>
          <w:p w14:paraId="631257B5" w14:textId="77777777" w:rsidR="00065B63" w:rsidRPr="00F0618C"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Sveikatos apsaugos ir socialinių reikalų komitetas</w:t>
            </w:r>
          </w:p>
          <w:p w14:paraId="631257B6" w14:textId="77777777" w:rsidR="00065B63" w:rsidRDefault="00065B63" w:rsidP="00F0618C">
            <w:pPr>
              <w:spacing w:after="20"/>
              <w:rPr>
                <w:rFonts w:ascii="Times New Roman" w:eastAsia="Times New Roman" w:hAnsi="Times New Roman" w:cs="Times New Roman"/>
                <w:bCs/>
                <w:sz w:val="24"/>
                <w:szCs w:val="24"/>
                <w:lang w:eastAsia="lt-LT"/>
              </w:rPr>
            </w:pPr>
            <w:r w:rsidRPr="00F0618C">
              <w:rPr>
                <w:rFonts w:ascii="Times New Roman" w:eastAsia="Times New Roman" w:hAnsi="Times New Roman" w:cs="Times New Roman"/>
                <w:bCs/>
                <w:sz w:val="24"/>
                <w:szCs w:val="24"/>
                <w:lang w:eastAsia="lt-LT"/>
              </w:rPr>
              <w:t>Švietimo, kultūros ir sporto komitetas</w:t>
            </w:r>
          </w:p>
          <w:p w14:paraId="631257B7" w14:textId="77777777" w:rsidR="00592852" w:rsidRPr="00F0618C" w:rsidRDefault="00592852" w:rsidP="00F0618C">
            <w:pPr>
              <w:spacing w:after="20"/>
              <w:rPr>
                <w:rFonts w:ascii="Times New Roman" w:eastAsia="Times New Roman" w:hAnsi="Times New Roman" w:cs="Times New Roman"/>
                <w:bCs/>
                <w:sz w:val="24"/>
                <w:szCs w:val="24"/>
                <w:lang w:eastAsia="lt-LT"/>
              </w:rPr>
            </w:pPr>
          </w:p>
        </w:tc>
        <w:tc>
          <w:tcPr>
            <w:tcW w:w="1836" w:type="dxa"/>
          </w:tcPr>
          <w:p w14:paraId="631257B8" w14:textId="0A9105AA" w:rsidR="00065B63" w:rsidRDefault="00A940B6" w:rsidP="00065B63">
            <w:pPr>
              <w:jc w:val="center"/>
              <w:rPr>
                <w:rFonts w:ascii="Times New Roman" w:hAnsi="Times New Roman" w:cs="Times New Roman"/>
                <w:sz w:val="24"/>
                <w:szCs w:val="24"/>
              </w:rPr>
            </w:pPr>
            <w:sdt>
              <w:sdtPr>
                <w:rPr>
                  <w:rFonts w:ascii="Times New Roman" w:hAnsi="Times New Roman" w:cs="Times New Roman"/>
                  <w:sz w:val="24"/>
                  <w:szCs w:val="24"/>
                </w:rPr>
                <w:id w:val="-1475596839"/>
                <w14:checkbox>
                  <w14:checked w14:val="1"/>
                  <w14:checkedState w14:val="2611" w14:font="Segoe UI Symbol"/>
                  <w14:uncheckedState w14:val="2610" w14:font="MS Gothic"/>
                </w14:checkbox>
              </w:sdtPr>
              <w:sdtEndPr/>
              <w:sdtContent>
                <w:r w:rsidR="006E0F4A">
                  <w:rPr>
                    <w:rFonts w:ascii="Segoe UI Symbol" w:hAnsi="Segoe UI Symbol" w:cs="Times New Roman"/>
                    <w:sz w:val="24"/>
                    <w:szCs w:val="24"/>
                  </w:rPr>
                  <w:t>☑</w:t>
                </w:r>
              </w:sdtContent>
            </w:sdt>
          </w:p>
          <w:sdt>
            <w:sdtPr>
              <w:rPr>
                <w:rFonts w:ascii="Times New Roman" w:hAnsi="Times New Roman" w:cs="Times New Roman"/>
                <w:sz w:val="24"/>
                <w:szCs w:val="24"/>
              </w:rPr>
              <w:id w:val="-207882257"/>
              <w14:checkbox>
                <w14:checked w14:val="1"/>
                <w14:checkedState w14:val="2611" w14:font="Segoe UI Symbol"/>
                <w14:uncheckedState w14:val="2610" w14:font="MS Gothic"/>
              </w14:checkbox>
            </w:sdtPr>
            <w:sdtEndPr/>
            <w:sdtContent>
              <w:p w14:paraId="631257B9" w14:textId="6F6FCBAA" w:rsidR="00065B63" w:rsidRDefault="004D48FF"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1485227397"/>
              <w14:checkbox>
                <w14:checked w14:val="1"/>
                <w14:checkedState w14:val="2611" w14:font="Segoe UI Symbol"/>
                <w14:uncheckedState w14:val="2610" w14:font="MS Gothic"/>
              </w14:checkbox>
            </w:sdtPr>
            <w:sdtEndPr/>
            <w:sdtContent>
              <w:p w14:paraId="631257BA" w14:textId="4A957A91" w:rsidR="00065B63" w:rsidRDefault="00816426"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918175330"/>
              <w14:checkbox>
                <w14:checked w14:val="0"/>
                <w14:checkedState w14:val="2611" w14:font="Segoe UI Symbol"/>
                <w14:uncheckedState w14:val="2610" w14:font="MS Gothic"/>
              </w14:checkbox>
            </w:sdtPr>
            <w:sdtEndPr/>
            <w:sdtContent>
              <w:p w14:paraId="631257BB" w14:textId="042F3118" w:rsidR="00065B63" w:rsidRDefault="00596026" w:rsidP="00065B63">
                <w:pPr>
                  <w:jc w:val="center"/>
                  <w:rPr>
                    <w:rFonts w:ascii="Times New Roman" w:hAnsi="Times New Roman" w:cs="Times New Roman"/>
                    <w:sz w:val="24"/>
                    <w:szCs w:val="24"/>
                  </w:rPr>
                </w:pPr>
                <w:r>
                  <w:rPr>
                    <w:rFonts w:ascii="MS Gothic" w:eastAsia="MS Gothic" w:hAnsi="MS Gothic" w:cs="Times New Roman" w:hint="eastAsia"/>
                    <w:sz w:val="24"/>
                    <w:szCs w:val="24"/>
                  </w:rPr>
                  <w:t>☐</w:t>
                </w:r>
              </w:p>
            </w:sdtContent>
          </w:sdt>
          <w:sdt>
            <w:sdtPr>
              <w:rPr>
                <w:rFonts w:ascii="Times New Roman" w:hAnsi="Times New Roman" w:cs="Times New Roman"/>
                <w:sz w:val="24"/>
                <w:szCs w:val="24"/>
              </w:rPr>
              <w:id w:val="1589575642"/>
              <w14:checkbox>
                <w14:checked w14:val="1"/>
                <w14:checkedState w14:val="2611" w14:font="Segoe UI Symbol"/>
                <w14:uncheckedState w14:val="2610" w14:font="MS Gothic"/>
              </w14:checkbox>
            </w:sdtPr>
            <w:sdtEndPr/>
            <w:sdtContent>
              <w:p w14:paraId="631257BC" w14:textId="6FF906B0" w:rsidR="00065B63" w:rsidRDefault="00324D6C" w:rsidP="00065B63">
                <w:pPr>
                  <w:jc w:val="center"/>
                  <w:rPr>
                    <w:rFonts w:ascii="Times New Roman" w:hAnsi="Times New Roman" w:cs="Times New Roman"/>
                    <w:sz w:val="24"/>
                    <w:szCs w:val="24"/>
                  </w:rPr>
                </w:pPr>
                <w:r>
                  <w:rPr>
                    <w:rFonts w:ascii="Segoe UI Symbol" w:hAnsi="Segoe UI Symbol" w:cs="Times New Roman"/>
                    <w:sz w:val="24"/>
                    <w:szCs w:val="24"/>
                  </w:rPr>
                  <w:t>☑</w:t>
                </w:r>
              </w:p>
            </w:sdtContent>
          </w:sdt>
          <w:sdt>
            <w:sdtPr>
              <w:rPr>
                <w:rFonts w:ascii="Times New Roman" w:hAnsi="Times New Roman" w:cs="Times New Roman"/>
                <w:sz w:val="24"/>
                <w:szCs w:val="24"/>
              </w:rPr>
              <w:id w:val="-277336911"/>
              <w14:checkbox>
                <w14:checked w14:val="1"/>
                <w14:checkedState w14:val="2611" w14:font="Segoe UI Symbol"/>
                <w14:uncheckedState w14:val="2610" w14:font="MS Gothic"/>
              </w14:checkbox>
            </w:sdtPr>
            <w:sdtEndPr/>
            <w:sdtContent>
              <w:p w14:paraId="631257BD" w14:textId="0C212905" w:rsidR="00F0618C" w:rsidRDefault="00324D6C" w:rsidP="00065B63">
                <w:pPr>
                  <w:jc w:val="center"/>
                  <w:rPr>
                    <w:rFonts w:ascii="MS Gothic" w:eastAsia="MS Gothic" w:hAnsi="MS Gothic" w:cs="Times New Roman"/>
                    <w:sz w:val="24"/>
                    <w:szCs w:val="24"/>
                  </w:rPr>
                </w:pPr>
                <w:r>
                  <w:rPr>
                    <w:rFonts w:ascii="Segoe UI Symbol" w:hAnsi="Segoe UI Symbol" w:cs="Times New Roman"/>
                    <w:sz w:val="24"/>
                    <w:szCs w:val="24"/>
                  </w:rPr>
                  <w:t>☑</w:t>
                </w:r>
              </w:p>
            </w:sdtContent>
          </w:sdt>
        </w:tc>
      </w:tr>
      <w:tr w:rsidR="00F0618C" w14:paraId="631257C0" w14:textId="77777777" w:rsidTr="00C118AE">
        <w:tc>
          <w:tcPr>
            <w:tcW w:w="9628" w:type="dxa"/>
            <w:gridSpan w:val="2"/>
          </w:tcPr>
          <w:p w14:paraId="631257BF" w14:textId="77777777" w:rsidR="00F0618C" w:rsidRPr="00F0618C" w:rsidRDefault="00F0618C" w:rsidP="00065B63">
            <w:pPr>
              <w:jc w:val="center"/>
              <w:rPr>
                <w:rFonts w:ascii="Times New Roman" w:hAnsi="Times New Roman" w:cs="Times New Roman"/>
                <w:b/>
                <w:sz w:val="24"/>
                <w:szCs w:val="24"/>
              </w:rPr>
            </w:pPr>
            <w:r w:rsidRPr="00F0618C">
              <w:rPr>
                <w:rFonts w:ascii="Times New Roman" w:hAnsi="Times New Roman" w:cs="Times New Roman"/>
                <w:b/>
                <w:sz w:val="24"/>
                <w:szCs w:val="24"/>
                <w:shd w:val="clear" w:color="auto" w:fill="FEFBFA"/>
              </w:rPr>
              <w:t>Informacija apie priedus:</w:t>
            </w:r>
          </w:p>
        </w:tc>
      </w:tr>
      <w:tr w:rsidR="00F0618C" w14:paraId="631257C3" w14:textId="77777777" w:rsidTr="00F0618C">
        <w:tc>
          <w:tcPr>
            <w:tcW w:w="7792" w:type="dxa"/>
          </w:tcPr>
          <w:p w14:paraId="631257C1"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 xml:space="preserve">Sprendimo projekto rengėjas turi </w:t>
            </w:r>
            <w:r w:rsidRPr="00F0618C">
              <w:rPr>
                <w:rFonts w:ascii="Times New Roman" w:hAnsi="Times New Roman" w:cs="Times New Roman"/>
                <w:bCs/>
                <w:kern w:val="3"/>
                <w:sz w:val="24"/>
                <w:szCs w:val="24"/>
                <w:lang w:eastAsia="zh-CN"/>
              </w:rPr>
              <w:t>pateikti teisės aktų projektų lydimuosius dokumentus - teisės akto projekto aiškinamąjį raštą</w:t>
            </w:r>
            <w:r w:rsidRPr="00F0618C">
              <w:rPr>
                <w:rFonts w:ascii="Times New Roman" w:hAnsi="Times New Roman" w:cs="Times New Roman"/>
                <w:bCs/>
                <w:kern w:val="3"/>
                <w:sz w:val="24"/>
                <w:szCs w:val="24"/>
              </w:rPr>
              <w:t>, kuriame  nurodomi sprendimų projektų tikslai, uždaviniai, siūlomos teisinio reguliavimo nuostatos, laukiami rezultatai, lėšų poreikis ir šaltiniai, kiti sprendimams priimti reikalingi pagrindimai, skaičiavimai ar paaiškinimai</w:t>
            </w:r>
          </w:p>
        </w:tc>
        <w:sdt>
          <w:sdtPr>
            <w:rPr>
              <w:rFonts w:ascii="Times New Roman" w:hAnsi="Times New Roman" w:cs="Times New Roman"/>
              <w:sz w:val="24"/>
              <w:szCs w:val="24"/>
            </w:rPr>
            <w:id w:val="-1837910346"/>
            <w14:checkbox>
              <w14:checked w14:val="1"/>
              <w14:checkedState w14:val="2611" w14:font="Segoe UI Symbol"/>
              <w14:uncheckedState w14:val="2610" w14:font="MS Gothic"/>
            </w14:checkbox>
          </w:sdtPr>
          <w:sdtEndPr/>
          <w:sdtContent>
            <w:tc>
              <w:tcPr>
                <w:tcW w:w="1836" w:type="dxa"/>
                <w:vAlign w:val="center"/>
              </w:tcPr>
              <w:p w14:paraId="631257C2" w14:textId="77777777" w:rsidR="00F0618C" w:rsidRDefault="004E1D41"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C6" w14:textId="77777777" w:rsidTr="00F0618C">
        <w:tc>
          <w:tcPr>
            <w:tcW w:w="7792" w:type="dxa"/>
          </w:tcPr>
          <w:p w14:paraId="631257C4"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sz w:val="24"/>
                <w:szCs w:val="24"/>
                <w:shd w:val="clear" w:color="auto" w:fill="FEFBFA"/>
              </w:rPr>
              <w:t>Aiškinamąjį raštą pasirašo sprendimo projekto rengėjas (rengėjai). Aiškinamasis raštas derinamas su kalbos tvarkytoju ir teisininku, o jei jame išdėstytos nuostatos, susijusios su atitinkamo savivaldybės administracijos padalinio veikla – ir su šio padalinio specialistu pagal kompetenciją</w:t>
            </w:r>
          </w:p>
        </w:tc>
        <w:sdt>
          <w:sdtPr>
            <w:rPr>
              <w:rFonts w:ascii="Times New Roman" w:hAnsi="Times New Roman" w:cs="Times New Roman"/>
              <w:sz w:val="24"/>
              <w:szCs w:val="24"/>
            </w:rPr>
            <w:id w:val="-971986549"/>
            <w14:checkbox>
              <w14:checked w14:val="1"/>
              <w14:checkedState w14:val="2611" w14:font="Segoe UI Symbol"/>
              <w14:uncheckedState w14:val="2610" w14:font="MS Gothic"/>
            </w14:checkbox>
          </w:sdtPr>
          <w:sdtEndPr/>
          <w:sdtContent>
            <w:tc>
              <w:tcPr>
                <w:tcW w:w="1836" w:type="dxa"/>
                <w:vAlign w:val="center"/>
              </w:tcPr>
              <w:p w14:paraId="631257C5" w14:textId="77777777" w:rsidR="00F0618C" w:rsidRPr="00F0618C" w:rsidRDefault="00B64906" w:rsidP="00F0618C">
                <w:pPr>
                  <w:jc w:val="center"/>
                  <w:rPr>
                    <w:rFonts w:ascii="Times New Roman" w:hAnsi="Times New Roman" w:cs="Times New Roman"/>
                    <w:b/>
                    <w:bCs/>
                    <w:sz w:val="24"/>
                    <w:szCs w:val="24"/>
                  </w:rPr>
                </w:pPr>
                <w:r>
                  <w:rPr>
                    <w:rFonts w:ascii="Segoe UI Symbol" w:hAnsi="Segoe UI Symbol" w:cs="Times New Roman"/>
                    <w:sz w:val="24"/>
                    <w:szCs w:val="24"/>
                  </w:rPr>
                  <w:t>☑</w:t>
                </w:r>
              </w:p>
            </w:tc>
          </w:sdtContent>
        </w:sdt>
      </w:tr>
      <w:tr w:rsidR="00F0618C" w14:paraId="631257C9" w14:textId="77777777" w:rsidTr="00F0618C">
        <w:tc>
          <w:tcPr>
            <w:tcW w:w="7792" w:type="dxa"/>
          </w:tcPr>
          <w:p w14:paraId="631257C7" w14:textId="77777777" w:rsidR="00F0618C" w:rsidRPr="00F0618C" w:rsidRDefault="00F0618C" w:rsidP="00F0618C">
            <w:pPr>
              <w:rPr>
                <w:rFonts w:ascii="Times New Roman" w:hAnsi="Times New Roman" w:cs="Times New Roman"/>
                <w:bCs/>
                <w:sz w:val="24"/>
                <w:szCs w:val="24"/>
                <w:shd w:val="clear" w:color="auto" w:fill="FEFBFA"/>
              </w:rPr>
            </w:pPr>
            <w:r w:rsidRPr="00F0618C">
              <w:rPr>
                <w:rFonts w:ascii="Times New Roman" w:hAnsi="Times New Roman" w:cs="Times New Roman"/>
                <w:bCs/>
                <w:kern w:val="3"/>
                <w:sz w:val="24"/>
                <w:szCs w:val="24"/>
                <w:lang w:eastAsia="zh-CN"/>
              </w:rPr>
              <w:t>Sprendimo projekto lyginamasis variantas (jei teikiamas sprendimo pakeitimo projektas)</w:t>
            </w:r>
          </w:p>
        </w:tc>
        <w:sdt>
          <w:sdtPr>
            <w:rPr>
              <w:rFonts w:ascii="Times New Roman" w:hAnsi="Times New Roman" w:cs="Times New Roman"/>
              <w:sz w:val="24"/>
              <w:szCs w:val="24"/>
            </w:rPr>
            <w:id w:val="-71741284"/>
            <w14:checkbox>
              <w14:checked w14:val="0"/>
              <w14:checkedState w14:val="2611" w14:font="Segoe UI Symbol"/>
              <w14:uncheckedState w14:val="2610" w14:font="MS Gothic"/>
            </w14:checkbox>
          </w:sdtPr>
          <w:sdtEndPr/>
          <w:sdtContent>
            <w:tc>
              <w:tcPr>
                <w:tcW w:w="1836" w:type="dxa"/>
                <w:vAlign w:val="center"/>
              </w:tcPr>
              <w:p w14:paraId="631257C8" w14:textId="720BCD0C" w:rsidR="00F0618C" w:rsidRDefault="00985CDB"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C" w14:textId="77777777" w:rsidTr="00F0618C">
        <w:tc>
          <w:tcPr>
            <w:tcW w:w="7792" w:type="dxa"/>
          </w:tcPr>
          <w:p w14:paraId="631257CA"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Atlikto teisės akto projektui parengti reikalingo tyrimo ir kitų tyrimų (jei</w:t>
            </w:r>
            <w:r w:rsidRPr="00F0618C">
              <w:rPr>
                <w:rFonts w:ascii="Times New Roman" w:hAnsi="Times New Roman" w:cs="Times New Roman"/>
                <w:bCs/>
                <w:i/>
                <w:kern w:val="3"/>
                <w:sz w:val="24"/>
                <w:szCs w:val="24"/>
                <w:lang w:eastAsia="zh-CN"/>
              </w:rPr>
              <w:t xml:space="preserve"> </w:t>
            </w:r>
            <w:r w:rsidRPr="00F0618C">
              <w:rPr>
                <w:rFonts w:ascii="Times New Roman" w:hAnsi="Times New Roman" w:cs="Times New Roman"/>
                <w:bCs/>
                <w:kern w:val="3"/>
                <w:sz w:val="24"/>
                <w:szCs w:val="24"/>
                <w:lang w:eastAsia="zh-CN"/>
              </w:rPr>
              <w:t>buvo atliekami), kuriais remtasi rengiant teisės akto projektą, išvadas, kitus teisės aktuose nustatytus kartu su teisės akto projektu privalomus parengti ir pateikti teisės aktą priimančiam subjektui dokumentus</w:t>
            </w:r>
          </w:p>
        </w:tc>
        <w:sdt>
          <w:sdtPr>
            <w:rPr>
              <w:rFonts w:ascii="Times New Roman" w:hAnsi="Times New Roman" w:cs="Times New Roman"/>
              <w:sz w:val="24"/>
              <w:szCs w:val="24"/>
            </w:rPr>
            <w:id w:val="602303147"/>
            <w14:checkbox>
              <w14:checked w14:val="0"/>
              <w14:checkedState w14:val="2611" w14:font="Segoe UI Symbol"/>
              <w14:uncheckedState w14:val="2610" w14:font="MS Gothic"/>
            </w14:checkbox>
          </w:sdtPr>
          <w:sdtEndPr/>
          <w:sdtContent>
            <w:tc>
              <w:tcPr>
                <w:tcW w:w="1836" w:type="dxa"/>
                <w:vAlign w:val="center"/>
              </w:tcPr>
              <w:p w14:paraId="631257CB" w14:textId="39D60A4C" w:rsidR="00F0618C" w:rsidRDefault="00346476"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CF" w14:textId="77777777" w:rsidTr="00F0618C">
        <w:tc>
          <w:tcPr>
            <w:tcW w:w="7792" w:type="dxa"/>
          </w:tcPr>
          <w:p w14:paraId="631257CD"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 xml:space="preserve">Rengiant norminio pobūdžio teisės aktų – sprendimų projektus, kuriais numatoma reglamentuoti iki tol nereglamentuotus santykius, taip pat kuriais iš esmės keičiamas teisinis reguliavimas, sprendimo projekto rengėjas privalo atlikti numatomo teisinio reguliavimo poveikio vertinimą pagal Alytaus rajono savivaldybės tarybos patvirtintą Alytaus rajono savivaldybės institucijų ir </w:t>
            </w:r>
            <w:r w:rsidRPr="00F0618C">
              <w:rPr>
                <w:rFonts w:ascii="Times New Roman" w:hAnsi="Times New Roman" w:cs="Times New Roman"/>
                <w:bCs/>
                <w:kern w:val="3"/>
                <w:sz w:val="24"/>
                <w:szCs w:val="24"/>
                <w:lang w:eastAsia="zh-CN"/>
              </w:rPr>
              <w:lastRenderedPageBreak/>
              <w:t>mero priimamų teisės aktų projektų numatomo teisinio reguliavimo poveikio vertinimo rezultatų pateikimo tvarkos aprašą</w:t>
            </w:r>
          </w:p>
        </w:tc>
        <w:sdt>
          <w:sdtPr>
            <w:rPr>
              <w:rFonts w:ascii="Times New Roman" w:hAnsi="Times New Roman" w:cs="Times New Roman"/>
              <w:sz w:val="24"/>
              <w:szCs w:val="24"/>
            </w:rPr>
            <w:id w:val="1797323597"/>
            <w14:checkbox>
              <w14:checked w14:val="0"/>
              <w14:checkedState w14:val="2611" w14:font="Segoe UI Symbol"/>
              <w14:uncheckedState w14:val="2610" w14:font="MS Gothic"/>
            </w14:checkbox>
          </w:sdtPr>
          <w:sdtEndPr/>
          <w:sdtContent>
            <w:tc>
              <w:tcPr>
                <w:tcW w:w="1836" w:type="dxa"/>
                <w:vAlign w:val="center"/>
              </w:tcPr>
              <w:p w14:paraId="631257CE" w14:textId="13B64466" w:rsidR="00F0618C" w:rsidRDefault="003307A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2" w14:textId="77777777" w:rsidTr="00F0618C">
        <w:tc>
          <w:tcPr>
            <w:tcW w:w="7792" w:type="dxa"/>
          </w:tcPr>
          <w:p w14:paraId="631257D0"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 teisinio  reguliavimo  poveikio vertinimo rezultatai   pateikiami aiškinamajame rašte, jie turi atitikti Alytaus rajono savivaldybės institucijų ir mero priimamų teisės aktų projektų numatomo teisinio reguliavimo poveikio vertinimo rezultatų pateikimo tvarkos aprašo nustatytus reikalavimus</w:t>
            </w:r>
          </w:p>
        </w:tc>
        <w:sdt>
          <w:sdtPr>
            <w:rPr>
              <w:rFonts w:ascii="Times New Roman" w:hAnsi="Times New Roman" w:cs="Times New Roman"/>
              <w:sz w:val="24"/>
              <w:szCs w:val="24"/>
            </w:rPr>
            <w:id w:val="1081571356"/>
            <w14:checkbox>
              <w14:checked w14:val="0"/>
              <w14:checkedState w14:val="2611" w14:font="Segoe UI Symbol"/>
              <w14:uncheckedState w14:val="2610" w14:font="MS Gothic"/>
            </w14:checkbox>
          </w:sdtPr>
          <w:sdtEndPr/>
          <w:sdtContent>
            <w:tc>
              <w:tcPr>
                <w:tcW w:w="1836" w:type="dxa"/>
                <w:vAlign w:val="center"/>
              </w:tcPr>
              <w:p w14:paraId="631257D1" w14:textId="77777777" w:rsidR="00F0618C" w:rsidRDefault="00F0618C"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5" w14:textId="77777777" w:rsidTr="00F0618C">
        <w:tc>
          <w:tcPr>
            <w:tcW w:w="7792" w:type="dxa"/>
          </w:tcPr>
          <w:p w14:paraId="631257D3"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Jeigu antikorupcinis sprendimo projekto vertinimas neatliekamas, apie tai pažymima aiškinamajame rašte, o jei antikorupcinį vertinimą vadovaujantis teisės aktais atlikti privaloma – prie sprendimo projekto pateikiama antikorupcinio vertinimo pažyma</w:t>
            </w:r>
          </w:p>
        </w:tc>
        <w:sdt>
          <w:sdtPr>
            <w:rPr>
              <w:rFonts w:ascii="Times New Roman" w:hAnsi="Times New Roman" w:cs="Times New Roman"/>
              <w:sz w:val="24"/>
              <w:szCs w:val="24"/>
            </w:rPr>
            <w:id w:val="-1468888966"/>
            <w14:checkbox>
              <w14:checked w14:val="0"/>
              <w14:checkedState w14:val="2611" w14:font="Segoe UI Symbol"/>
              <w14:uncheckedState w14:val="2610" w14:font="MS Gothic"/>
            </w14:checkbox>
          </w:sdtPr>
          <w:sdtEndPr/>
          <w:sdtContent>
            <w:tc>
              <w:tcPr>
                <w:tcW w:w="1836" w:type="dxa"/>
                <w:vAlign w:val="center"/>
              </w:tcPr>
              <w:p w14:paraId="631257D4" w14:textId="7115A3D7" w:rsidR="00F0618C" w:rsidRDefault="00A20E04"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F0618C" w14:paraId="631257D8" w14:textId="77777777" w:rsidTr="00F0618C">
        <w:tc>
          <w:tcPr>
            <w:tcW w:w="7792" w:type="dxa"/>
          </w:tcPr>
          <w:p w14:paraId="631257D6"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Ar yra pateiktas nuasmenintas sprendimo projekto variantas (jei sprendimo projekte yra asmens duomenų)</w:t>
            </w:r>
          </w:p>
        </w:tc>
        <w:sdt>
          <w:sdtPr>
            <w:rPr>
              <w:rFonts w:ascii="Times New Roman" w:hAnsi="Times New Roman" w:cs="Times New Roman"/>
              <w:sz w:val="24"/>
              <w:szCs w:val="24"/>
            </w:rPr>
            <w:id w:val="1035932382"/>
            <w14:checkbox>
              <w14:checked w14:val="1"/>
              <w14:checkedState w14:val="2611" w14:font="Segoe UI Symbol"/>
              <w14:uncheckedState w14:val="2610" w14:font="MS Gothic"/>
            </w14:checkbox>
          </w:sdtPr>
          <w:sdtEndPr/>
          <w:sdtContent>
            <w:tc>
              <w:tcPr>
                <w:tcW w:w="1836" w:type="dxa"/>
                <w:vAlign w:val="center"/>
              </w:tcPr>
              <w:p w14:paraId="631257D7" w14:textId="0C55F968" w:rsidR="00F0618C" w:rsidRDefault="00E11795" w:rsidP="00F0618C">
                <w:pPr>
                  <w:jc w:val="center"/>
                  <w:rPr>
                    <w:rFonts w:ascii="Times New Roman" w:hAnsi="Times New Roman" w:cs="Times New Roman"/>
                    <w:sz w:val="24"/>
                    <w:szCs w:val="24"/>
                  </w:rPr>
                </w:pPr>
                <w:r>
                  <w:rPr>
                    <w:rFonts w:ascii="Segoe UI Symbol" w:hAnsi="Segoe UI Symbol" w:cs="Times New Roman"/>
                    <w:sz w:val="24"/>
                    <w:szCs w:val="24"/>
                  </w:rPr>
                  <w:t>☑</w:t>
                </w:r>
              </w:p>
            </w:tc>
          </w:sdtContent>
        </w:sdt>
      </w:tr>
      <w:tr w:rsidR="00F0618C" w14:paraId="631257DB" w14:textId="77777777" w:rsidTr="00F0618C">
        <w:tc>
          <w:tcPr>
            <w:tcW w:w="7792" w:type="dxa"/>
          </w:tcPr>
          <w:p w14:paraId="631257D9" w14:textId="77777777" w:rsidR="00F0618C" w:rsidRPr="00F0618C" w:rsidRDefault="00F0618C" w:rsidP="00F0618C">
            <w:pPr>
              <w:rPr>
                <w:rFonts w:ascii="Times New Roman" w:hAnsi="Times New Roman" w:cs="Times New Roman"/>
                <w:bCs/>
                <w:kern w:val="3"/>
                <w:sz w:val="24"/>
                <w:szCs w:val="24"/>
                <w:lang w:eastAsia="zh-CN"/>
              </w:rPr>
            </w:pPr>
            <w:r w:rsidRPr="00F0618C">
              <w:rPr>
                <w:rFonts w:ascii="Times New Roman" w:hAnsi="Times New Roman" w:cs="Times New Roman"/>
                <w:bCs/>
                <w:kern w:val="3"/>
                <w:sz w:val="24"/>
                <w:szCs w:val="24"/>
                <w:lang w:eastAsia="zh-CN"/>
              </w:rPr>
              <w:t>Pažymėta pastaba dėl sprendimo viešo skelbimo teisės aktų nustatyta tvarka (teisės aktų registre) būtinumo</w:t>
            </w:r>
          </w:p>
        </w:tc>
        <w:sdt>
          <w:sdtPr>
            <w:rPr>
              <w:rFonts w:ascii="Times New Roman" w:hAnsi="Times New Roman" w:cs="Times New Roman"/>
              <w:sz w:val="24"/>
              <w:szCs w:val="24"/>
            </w:rPr>
            <w:id w:val="991604529"/>
            <w14:checkbox>
              <w14:checked w14:val="0"/>
              <w14:checkedState w14:val="2611" w14:font="Segoe UI Symbol"/>
              <w14:uncheckedState w14:val="2610" w14:font="MS Gothic"/>
            </w14:checkbox>
          </w:sdtPr>
          <w:sdtEndPr/>
          <w:sdtContent>
            <w:tc>
              <w:tcPr>
                <w:tcW w:w="1836" w:type="dxa"/>
                <w:vAlign w:val="center"/>
              </w:tcPr>
              <w:p w14:paraId="631257DA" w14:textId="14977206" w:rsidR="00F0618C" w:rsidRDefault="00E1179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687256" w14:paraId="45AB4B09" w14:textId="77777777" w:rsidTr="00F0618C">
        <w:tc>
          <w:tcPr>
            <w:tcW w:w="7792" w:type="dxa"/>
          </w:tcPr>
          <w:p w14:paraId="6B95006D" w14:textId="421AEF62" w:rsidR="00687256" w:rsidRPr="00F0618C" w:rsidRDefault="004314D0" w:rsidP="00F0618C">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T</w:t>
            </w:r>
            <w:r w:rsidRPr="004314D0">
              <w:rPr>
                <w:rFonts w:ascii="Times New Roman" w:hAnsi="Times New Roman" w:cs="Times New Roman"/>
                <w:bCs/>
                <w:kern w:val="3"/>
                <w:sz w:val="24"/>
                <w:szCs w:val="24"/>
                <w:lang w:eastAsia="zh-CN"/>
              </w:rPr>
              <w:t>eisės aktų projektų antikorupcinio vertinimo pažyma</w:t>
            </w:r>
          </w:p>
        </w:tc>
        <w:sdt>
          <w:sdtPr>
            <w:rPr>
              <w:rFonts w:ascii="Times New Roman" w:hAnsi="Times New Roman" w:cs="Times New Roman"/>
              <w:sz w:val="24"/>
              <w:szCs w:val="24"/>
            </w:rPr>
            <w:id w:val="550125691"/>
            <w14:checkbox>
              <w14:checked w14:val="0"/>
              <w14:checkedState w14:val="2611" w14:font="Segoe UI Symbol"/>
              <w14:uncheckedState w14:val="2610" w14:font="MS Gothic"/>
            </w14:checkbox>
          </w:sdtPr>
          <w:sdtEndPr/>
          <w:sdtContent>
            <w:tc>
              <w:tcPr>
                <w:tcW w:w="1836" w:type="dxa"/>
                <w:vAlign w:val="center"/>
              </w:tcPr>
              <w:p w14:paraId="4E3E435E" w14:textId="49201F0C" w:rsidR="00687256" w:rsidRDefault="007A405F"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r w:rsidR="00AD43C4" w14:paraId="67833986" w14:textId="77777777" w:rsidTr="00F0618C">
        <w:tc>
          <w:tcPr>
            <w:tcW w:w="7792" w:type="dxa"/>
          </w:tcPr>
          <w:p w14:paraId="10A1DB1C" w14:textId="7E2B4923" w:rsidR="00AD43C4" w:rsidRDefault="00AD43C4" w:rsidP="004314D0">
            <w:pPr>
              <w:rPr>
                <w:rFonts w:ascii="Times New Roman" w:hAnsi="Times New Roman" w:cs="Times New Roman"/>
                <w:bCs/>
                <w:kern w:val="3"/>
                <w:sz w:val="24"/>
                <w:szCs w:val="24"/>
                <w:lang w:eastAsia="zh-CN"/>
              </w:rPr>
            </w:pPr>
            <w:r>
              <w:rPr>
                <w:rFonts w:ascii="Times New Roman" w:hAnsi="Times New Roman" w:cs="Times New Roman"/>
                <w:bCs/>
                <w:kern w:val="3"/>
                <w:sz w:val="24"/>
                <w:szCs w:val="24"/>
                <w:lang w:eastAsia="zh-CN"/>
              </w:rPr>
              <w:t>P</w:t>
            </w:r>
            <w:r w:rsidRPr="00AD43C4">
              <w:rPr>
                <w:rFonts w:ascii="Times New Roman" w:hAnsi="Times New Roman" w:cs="Times New Roman"/>
                <w:bCs/>
                <w:kern w:val="3"/>
                <w:sz w:val="24"/>
                <w:szCs w:val="24"/>
                <w:lang w:eastAsia="zh-CN"/>
              </w:rPr>
              <w:t>oveikio konkurencijai ir atitikties valstybes pagalbos reikalavimams vertinimo klausimynas</w:t>
            </w:r>
          </w:p>
        </w:tc>
        <w:sdt>
          <w:sdtPr>
            <w:rPr>
              <w:rFonts w:ascii="Times New Roman" w:hAnsi="Times New Roman" w:cs="Times New Roman"/>
              <w:sz w:val="24"/>
              <w:szCs w:val="24"/>
            </w:rPr>
            <w:id w:val="-1009975118"/>
            <w14:checkbox>
              <w14:checked w14:val="0"/>
              <w14:checkedState w14:val="2611" w14:font="Segoe UI Symbol"/>
              <w14:uncheckedState w14:val="2610" w14:font="MS Gothic"/>
            </w14:checkbox>
          </w:sdtPr>
          <w:sdtEndPr/>
          <w:sdtContent>
            <w:tc>
              <w:tcPr>
                <w:tcW w:w="1836" w:type="dxa"/>
                <w:vAlign w:val="center"/>
              </w:tcPr>
              <w:p w14:paraId="2C5F8522" w14:textId="11D38CB6" w:rsidR="00AD43C4" w:rsidRDefault="00586BD5" w:rsidP="00F0618C">
                <w:pPr>
                  <w:jc w:val="center"/>
                  <w:rPr>
                    <w:rFonts w:ascii="Times New Roman" w:hAnsi="Times New Roman" w:cs="Times New Roman"/>
                    <w:sz w:val="24"/>
                    <w:szCs w:val="24"/>
                  </w:rPr>
                </w:pPr>
                <w:r>
                  <w:rPr>
                    <w:rFonts w:ascii="MS Gothic" w:eastAsia="MS Gothic" w:hAnsi="MS Gothic" w:cs="Times New Roman" w:hint="eastAsia"/>
                    <w:sz w:val="24"/>
                    <w:szCs w:val="24"/>
                  </w:rPr>
                  <w:t>☐</w:t>
                </w:r>
              </w:p>
            </w:tc>
          </w:sdtContent>
        </w:sdt>
      </w:tr>
    </w:tbl>
    <w:p w14:paraId="631257DC" w14:textId="77777777" w:rsidR="00E767DF" w:rsidRDefault="00E767DF" w:rsidP="00F0618C"/>
    <w:p w14:paraId="631257DD" w14:textId="77777777" w:rsidR="00611A1F" w:rsidRPr="00C943ED" w:rsidRDefault="00611A1F" w:rsidP="00F0618C">
      <w:pPr>
        <w:rPr>
          <w:rFonts w:ascii="Times New Roman" w:hAnsi="Times New Roman" w:cs="Times New Roman"/>
        </w:rPr>
      </w:pPr>
    </w:p>
    <w:p w14:paraId="631257DE" w14:textId="77777777" w:rsidR="00611A1F" w:rsidRPr="00C943ED" w:rsidRDefault="00611A1F" w:rsidP="00F0618C">
      <w:pPr>
        <w:rPr>
          <w:rFonts w:ascii="Times New Roman" w:hAnsi="Times New Roman" w:cs="Times New Roman"/>
        </w:rPr>
      </w:pPr>
      <w:r w:rsidRPr="00C943ED">
        <w:rPr>
          <w:rFonts w:ascii="Times New Roman" w:hAnsi="Times New Roman" w:cs="Times New Roman"/>
        </w:rPr>
        <w:t xml:space="preserve">Tarybos posėdžių sekretorė </w:t>
      </w:r>
      <w:r w:rsidRPr="00C943ED">
        <w:rPr>
          <w:rFonts w:ascii="Times New Roman" w:hAnsi="Times New Roman" w:cs="Times New Roman"/>
        </w:rPr>
        <w:tab/>
      </w:r>
      <w:r w:rsidRPr="00C943ED">
        <w:rPr>
          <w:rFonts w:ascii="Times New Roman" w:hAnsi="Times New Roman" w:cs="Times New Roman"/>
        </w:rPr>
        <w:tab/>
      </w:r>
      <w:r w:rsidRPr="00C943ED">
        <w:rPr>
          <w:rFonts w:ascii="Times New Roman" w:hAnsi="Times New Roman" w:cs="Times New Roman"/>
        </w:rPr>
        <w:tab/>
      </w:r>
      <w:r w:rsidR="00C943ED" w:rsidRPr="00C943ED">
        <w:rPr>
          <w:rFonts w:ascii="Times New Roman" w:hAnsi="Times New Roman" w:cs="Times New Roman"/>
        </w:rPr>
        <w:tab/>
      </w:r>
      <w:r w:rsidRPr="00C943ED">
        <w:rPr>
          <w:rFonts w:ascii="Times New Roman" w:hAnsi="Times New Roman" w:cs="Times New Roman"/>
        </w:rPr>
        <w:tab/>
        <w:t>Laima Ivašauskienė</w:t>
      </w:r>
    </w:p>
    <w:sectPr w:rsidR="00611A1F" w:rsidRPr="00C943ED" w:rsidSect="003B5DB4">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ndale Sans UI">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5AF0"/>
    <w:rsid w:val="000001DC"/>
    <w:rsid w:val="00000501"/>
    <w:rsid w:val="00000FBC"/>
    <w:rsid w:val="00007A74"/>
    <w:rsid w:val="00012C9F"/>
    <w:rsid w:val="000211A0"/>
    <w:rsid w:val="0002261E"/>
    <w:rsid w:val="00023532"/>
    <w:rsid w:val="000247B7"/>
    <w:rsid w:val="00025AF0"/>
    <w:rsid w:val="00030EF5"/>
    <w:rsid w:val="00031DB9"/>
    <w:rsid w:val="00033E5C"/>
    <w:rsid w:val="000349AB"/>
    <w:rsid w:val="00035452"/>
    <w:rsid w:val="00035CCF"/>
    <w:rsid w:val="00037479"/>
    <w:rsid w:val="00043033"/>
    <w:rsid w:val="00044B0B"/>
    <w:rsid w:val="000460B9"/>
    <w:rsid w:val="00046A89"/>
    <w:rsid w:val="0004743E"/>
    <w:rsid w:val="00047860"/>
    <w:rsid w:val="000502D3"/>
    <w:rsid w:val="0005209F"/>
    <w:rsid w:val="00053D45"/>
    <w:rsid w:val="00056B9E"/>
    <w:rsid w:val="000611F5"/>
    <w:rsid w:val="00062C93"/>
    <w:rsid w:val="0006404F"/>
    <w:rsid w:val="0006499D"/>
    <w:rsid w:val="00065B63"/>
    <w:rsid w:val="00071B9C"/>
    <w:rsid w:val="00072DB3"/>
    <w:rsid w:val="0008056D"/>
    <w:rsid w:val="0008571E"/>
    <w:rsid w:val="000859FC"/>
    <w:rsid w:val="00085D0D"/>
    <w:rsid w:val="0008639E"/>
    <w:rsid w:val="000865F9"/>
    <w:rsid w:val="00087258"/>
    <w:rsid w:val="00091241"/>
    <w:rsid w:val="00093A07"/>
    <w:rsid w:val="000A039A"/>
    <w:rsid w:val="000A2D57"/>
    <w:rsid w:val="000A6317"/>
    <w:rsid w:val="000B2FC3"/>
    <w:rsid w:val="000B3D4A"/>
    <w:rsid w:val="000B51A7"/>
    <w:rsid w:val="000C03C7"/>
    <w:rsid w:val="000C38BD"/>
    <w:rsid w:val="000D0B09"/>
    <w:rsid w:val="000D13DB"/>
    <w:rsid w:val="000D2787"/>
    <w:rsid w:val="000D2AB2"/>
    <w:rsid w:val="000D492A"/>
    <w:rsid w:val="000D5BBF"/>
    <w:rsid w:val="000D7D56"/>
    <w:rsid w:val="000E10F7"/>
    <w:rsid w:val="000E1991"/>
    <w:rsid w:val="000E4E1C"/>
    <w:rsid w:val="000E4FBE"/>
    <w:rsid w:val="000E505D"/>
    <w:rsid w:val="000E54A0"/>
    <w:rsid w:val="000E7385"/>
    <w:rsid w:val="000E7DA6"/>
    <w:rsid w:val="000F1080"/>
    <w:rsid w:val="000F48FA"/>
    <w:rsid w:val="000F4F54"/>
    <w:rsid w:val="000F67A4"/>
    <w:rsid w:val="00100825"/>
    <w:rsid w:val="001017E9"/>
    <w:rsid w:val="0010602C"/>
    <w:rsid w:val="00106E6A"/>
    <w:rsid w:val="001070E5"/>
    <w:rsid w:val="00110F9F"/>
    <w:rsid w:val="001146CB"/>
    <w:rsid w:val="00115E78"/>
    <w:rsid w:val="00116E7A"/>
    <w:rsid w:val="001201BE"/>
    <w:rsid w:val="001214C0"/>
    <w:rsid w:val="00121F14"/>
    <w:rsid w:val="00122A14"/>
    <w:rsid w:val="001239D2"/>
    <w:rsid w:val="00135321"/>
    <w:rsid w:val="00135375"/>
    <w:rsid w:val="00140B02"/>
    <w:rsid w:val="00141D7F"/>
    <w:rsid w:val="001442E1"/>
    <w:rsid w:val="001461E2"/>
    <w:rsid w:val="0014692C"/>
    <w:rsid w:val="00147BD0"/>
    <w:rsid w:val="0015452F"/>
    <w:rsid w:val="0015500A"/>
    <w:rsid w:val="00155EC6"/>
    <w:rsid w:val="00161120"/>
    <w:rsid w:val="00163A07"/>
    <w:rsid w:val="00166D06"/>
    <w:rsid w:val="00166F2F"/>
    <w:rsid w:val="0017137B"/>
    <w:rsid w:val="00174070"/>
    <w:rsid w:val="001741D1"/>
    <w:rsid w:val="001777EF"/>
    <w:rsid w:val="001801D0"/>
    <w:rsid w:val="001826A7"/>
    <w:rsid w:val="001A0AF2"/>
    <w:rsid w:val="001A0C50"/>
    <w:rsid w:val="001A2064"/>
    <w:rsid w:val="001A26E2"/>
    <w:rsid w:val="001A4835"/>
    <w:rsid w:val="001B2025"/>
    <w:rsid w:val="001B3495"/>
    <w:rsid w:val="001C32E1"/>
    <w:rsid w:val="001D21DA"/>
    <w:rsid w:val="001E192C"/>
    <w:rsid w:val="001E2935"/>
    <w:rsid w:val="001F7474"/>
    <w:rsid w:val="002031F2"/>
    <w:rsid w:val="00203BEF"/>
    <w:rsid w:val="002044F8"/>
    <w:rsid w:val="002065A5"/>
    <w:rsid w:val="00206FE6"/>
    <w:rsid w:val="0021169D"/>
    <w:rsid w:val="00212481"/>
    <w:rsid w:val="00214BB4"/>
    <w:rsid w:val="00217939"/>
    <w:rsid w:val="0022003C"/>
    <w:rsid w:val="002223EC"/>
    <w:rsid w:val="00222493"/>
    <w:rsid w:val="00224646"/>
    <w:rsid w:val="0022558D"/>
    <w:rsid w:val="00230024"/>
    <w:rsid w:val="00230831"/>
    <w:rsid w:val="00234672"/>
    <w:rsid w:val="00234E62"/>
    <w:rsid w:val="00235021"/>
    <w:rsid w:val="002362B0"/>
    <w:rsid w:val="00241805"/>
    <w:rsid w:val="00241E3B"/>
    <w:rsid w:val="002425F8"/>
    <w:rsid w:val="00242C0D"/>
    <w:rsid w:val="00247708"/>
    <w:rsid w:val="002504B4"/>
    <w:rsid w:val="00251F50"/>
    <w:rsid w:val="00253E59"/>
    <w:rsid w:val="0025526B"/>
    <w:rsid w:val="00260673"/>
    <w:rsid w:val="00261FBE"/>
    <w:rsid w:val="00265E2E"/>
    <w:rsid w:val="002669BA"/>
    <w:rsid w:val="00266ABA"/>
    <w:rsid w:val="00267E2B"/>
    <w:rsid w:val="00270A36"/>
    <w:rsid w:val="00271A5A"/>
    <w:rsid w:val="002725E0"/>
    <w:rsid w:val="002769D5"/>
    <w:rsid w:val="002804CD"/>
    <w:rsid w:val="0028092E"/>
    <w:rsid w:val="00280BBD"/>
    <w:rsid w:val="00280E77"/>
    <w:rsid w:val="00281015"/>
    <w:rsid w:val="00282DA3"/>
    <w:rsid w:val="00283EA7"/>
    <w:rsid w:val="0028530B"/>
    <w:rsid w:val="00292FF8"/>
    <w:rsid w:val="002961CB"/>
    <w:rsid w:val="00297CA6"/>
    <w:rsid w:val="002A13B5"/>
    <w:rsid w:val="002A15C9"/>
    <w:rsid w:val="002A196C"/>
    <w:rsid w:val="002A2878"/>
    <w:rsid w:val="002A3C05"/>
    <w:rsid w:val="002A7475"/>
    <w:rsid w:val="002B0D40"/>
    <w:rsid w:val="002B31EF"/>
    <w:rsid w:val="002C3F0D"/>
    <w:rsid w:val="002D05BF"/>
    <w:rsid w:val="002D2BBC"/>
    <w:rsid w:val="002D565A"/>
    <w:rsid w:val="002E1700"/>
    <w:rsid w:val="002E18C0"/>
    <w:rsid w:val="002E40FA"/>
    <w:rsid w:val="002E5333"/>
    <w:rsid w:val="002E6B4B"/>
    <w:rsid w:val="002E7AB0"/>
    <w:rsid w:val="002F2E8F"/>
    <w:rsid w:val="002F485B"/>
    <w:rsid w:val="002F6E7F"/>
    <w:rsid w:val="00300347"/>
    <w:rsid w:val="003010A6"/>
    <w:rsid w:val="00302988"/>
    <w:rsid w:val="00302B6F"/>
    <w:rsid w:val="00303298"/>
    <w:rsid w:val="0030559E"/>
    <w:rsid w:val="00305FA5"/>
    <w:rsid w:val="00306E0D"/>
    <w:rsid w:val="00307FF2"/>
    <w:rsid w:val="00310C2D"/>
    <w:rsid w:val="00310F8D"/>
    <w:rsid w:val="00311978"/>
    <w:rsid w:val="00312CB5"/>
    <w:rsid w:val="00324D6C"/>
    <w:rsid w:val="00326011"/>
    <w:rsid w:val="003307AC"/>
    <w:rsid w:val="00337262"/>
    <w:rsid w:val="00340B40"/>
    <w:rsid w:val="0034254E"/>
    <w:rsid w:val="00342AD9"/>
    <w:rsid w:val="00343872"/>
    <w:rsid w:val="00345BC2"/>
    <w:rsid w:val="00346476"/>
    <w:rsid w:val="00352A49"/>
    <w:rsid w:val="003542F4"/>
    <w:rsid w:val="00356300"/>
    <w:rsid w:val="00361201"/>
    <w:rsid w:val="00361CDD"/>
    <w:rsid w:val="0036509F"/>
    <w:rsid w:val="00371AC3"/>
    <w:rsid w:val="00373F41"/>
    <w:rsid w:val="003761E5"/>
    <w:rsid w:val="00380D8D"/>
    <w:rsid w:val="00381C02"/>
    <w:rsid w:val="00382147"/>
    <w:rsid w:val="00382BFD"/>
    <w:rsid w:val="003863AB"/>
    <w:rsid w:val="00386B7E"/>
    <w:rsid w:val="00390FB8"/>
    <w:rsid w:val="0039110A"/>
    <w:rsid w:val="003949D4"/>
    <w:rsid w:val="003951AA"/>
    <w:rsid w:val="003A61FB"/>
    <w:rsid w:val="003A6DFB"/>
    <w:rsid w:val="003A7813"/>
    <w:rsid w:val="003A7C95"/>
    <w:rsid w:val="003B4489"/>
    <w:rsid w:val="003B5DB4"/>
    <w:rsid w:val="003B5EAB"/>
    <w:rsid w:val="003C0516"/>
    <w:rsid w:val="003C39F0"/>
    <w:rsid w:val="003D0545"/>
    <w:rsid w:val="003D14EE"/>
    <w:rsid w:val="003D1DAB"/>
    <w:rsid w:val="003D51BF"/>
    <w:rsid w:val="003D64F6"/>
    <w:rsid w:val="003D6A7D"/>
    <w:rsid w:val="003D78E3"/>
    <w:rsid w:val="003D7A56"/>
    <w:rsid w:val="003E1DA1"/>
    <w:rsid w:val="003E2797"/>
    <w:rsid w:val="003F1166"/>
    <w:rsid w:val="003F1371"/>
    <w:rsid w:val="003F1D9E"/>
    <w:rsid w:val="003F330F"/>
    <w:rsid w:val="003F3FDE"/>
    <w:rsid w:val="003F61CA"/>
    <w:rsid w:val="003F62A8"/>
    <w:rsid w:val="003F7A22"/>
    <w:rsid w:val="004020E6"/>
    <w:rsid w:val="00402C1A"/>
    <w:rsid w:val="00405E6D"/>
    <w:rsid w:val="0040666E"/>
    <w:rsid w:val="00407414"/>
    <w:rsid w:val="00407C33"/>
    <w:rsid w:val="004105B8"/>
    <w:rsid w:val="004112E6"/>
    <w:rsid w:val="0041261A"/>
    <w:rsid w:val="0041271E"/>
    <w:rsid w:val="00417D67"/>
    <w:rsid w:val="00420155"/>
    <w:rsid w:val="00423132"/>
    <w:rsid w:val="004239B4"/>
    <w:rsid w:val="00424E07"/>
    <w:rsid w:val="00426027"/>
    <w:rsid w:val="00427093"/>
    <w:rsid w:val="004272C9"/>
    <w:rsid w:val="004314D0"/>
    <w:rsid w:val="00432AD8"/>
    <w:rsid w:val="00434908"/>
    <w:rsid w:val="00435DCD"/>
    <w:rsid w:val="0043736A"/>
    <w:rsid w:val="004422BC"/>
    <w:rsid w:val="004426BB"/>
    <w:rsid w:val="004443DD"/>
    <w:rsid w:val="00444AD9"/>
    <w:rsid w:val="0044549B"/>
    <w:rsid w:val="00446651"/>
    <w:rsid w:val="00456543"/>
    <w:rsid w:val="00457EF7"/>
    <w:rsid w:val="0046553C"/>
    <w:rsid w:val="0046629D"/>
    <w:rsid w:val="004668B6"/>
    <w:rsid w:val="004703C5"/>
    <w:rsid w:val="00471050"/>
    <w:rsid w:val="00473002"/>
    <w:rsid w:val="0047444E"/>
    <w:rsid w:val="004771A2"/>
    <w:rsid w:val="0048120A"/>
    <w:rsid w:val="004818A0"/>
    <w:rsid w:val="00483363"/>
    <w:rsid w:val="00485FFD"/>
    <w:rsid w:val="00491B46"/>
    <w:rsid w:val="004939A3"/>
    <w:rsid w:val="00496268"/>
    <w:rsid w:val="004A0BCA"/>
    <w:rsid w:val="004A1CD2"/>
    <w:rsid w:val="004A51DF"/>
    <w:rsid w:val="004A70FD"/>
    <w:rsid w:val="004A7F57"/>
    <w:rsid w:val="004B4CB4"/>
    <w:rsid w:val="004B68CE"/>
    <w:rsid w:val="004C16D3"/>
    <w:rsid w:val="004C25F1"/>
    <w:rsid w:val="004C2B32"/>
    <w:rsid w:val="004C3CAA"/>
    <w:rsid w:val="004C3F9B"/>
    <w:rsid w:val="004C614E"/>
    <w:rsid w:val="004C6D72"/>
    <w:rsid w:val="004D48FF"/>
    <w:rsid w:val="004E1D41"/>
    <w:rsid w:val="004E1DB8"/>
    <w:rsid w:val="004E2C02"/>
    <w:rsid w:val="004E449D"/>
    <w:rsid w:val="004E7053"/>
    <w:rsid w:val="004E723B"/>
    <w:rsid w:val="004E7939"/>
    <w:rsid w:val="004F7155"/>
    <w:rsid w:val="004F73C7"/>
    <w:rsid w:val="00503086"/>
    <w:rsid w:val="005036F4"/>
    <w:rsid w:val="00504BD7"/>
    <w:rsid w:val="005065BE"/>
    <w:rsid w:val="00506FF3"/>
    <w:rsid w:val="00507205"/>
    <w:rsid w:val="00507C19"/>
    <w:rsid w:val="00515188"/>
    <w:rsid w:val="0053336C"/>
    <w:rsid w:val="00533FC5"/>
    <w:rsid w:val="00535509"/>
    <w:rsid w:val="00536252"/>
    <w:rsid w:val="00547F8D"/>
    <w:rsid w:val="00550CEE"/>
    <w:rsid w:val="00551A5F"/>
    <w:rsid w:val="005568FF"/>
    <w:rsid w:val="0055732C"/>
    <w:rsid w:val="00560E25"/>
    <w:rsid w:val="0056163A"/>
    <w:rsid w:val="00563615"/>
    <w:rsid w:val="00564B09"/>
    <w:rsid w:val="00571298"/>
    <w:rsid w:val="005713CF"/>
    <w:rsid w:val="00576215"/>
    <w:rsid w:val="00581394"/>
    <w:rsid w:val="00582B9B"/>
    <w:rsid w:val="00582C47"/>
    <w:rsid w:val="00583394"/>
    <w:rsid w:val="00586BD5"/>
    <w:rsid w:val="00591958"/>
    <w:rsid w:val="00591F6B"/>
    <w:rsid w:val="00592852"/>
    <w:rsid w:val="00596026"/>
    <w:rsid w:val="005A3453"/>
    <w:rsid w:val="005A6B81"/>
    <w:rsid w:val="005B17B2"/>
    <w:rsid w:val="005B2CA4"/>
    <w:rsid w:val="005B588C"/>
    <w:rsid w:val="005B5C50"/>
    <w:rsid w:val="005C0974"/>
    <w:rsid w:val="005C5FCA"/>
    <w:rsid w:val="005C7510"/>
    <w:rsid w:val="005D0085"/>
    <w:rsid w:val="005D0836"/>
    <w:rsid w:val="005D115F"/>
    <w:rsid w:val="005D1EBF"/>
    <w:rsid w:val="005D219A"/>
    <w:rsid w:val="005E1234"/>
    <w:rsid w:val="005F0A3E"/>
    <w:rsid w:val="005F45FA"/>
    <w:rsid w:val="005F6602"/>
    <w:rsid w:val="006014A4"/>
    <w:rsid w:val="006019F4"/>
    <w:rsid w:val="00601E24"/>
    <w:rsid w:val="00602BA5"/>
    <w:rsid w:val="00606F77"/>
    <w:rsid w:val="00611A1F"/>
    <w:rsid w:val="00615842"/>
    <w:rsid w:val="00616385"/>
    <w:rsid w:val="00620059"/>
    <w:rsid w:val="00621EC3"/>
    <w:rsid w:val="00627992"/>
    <w:rsid w:val="00633AE6"/>
    <w:rsid w:val="00640471"/>
    <w:rsid w:val="00640816"/>
    <w:rsid w:val="006421CD"/>
    <w:rsid w:val="006422C6"/>
    <w:rsid w:val="0064389F"/>
    <w:rsid w:val="006443D4"/>
    <w:rsid w:val="006444F9"/>
    <w:rsid w:val="00646362"/>
    <w:rsid w:val="006464F0"/>
    <w:rsid w:val="0065220C"/>
    <w:rsid w:val="00653BEA"/>
    <w:rsid w:val="00654CB9"/>
    <w:rsid w:val="00654CED"/>
    <w:rsid w:val="006801C1"/>
    <w:rsid w:val="00680344"/>
    <w:rsid w:val="00687256"/>
    <w:rsid w:val="00691060"/>
    <w:rsid w:val="006917BC"/>
    <w:rsid w:val="00693689"/>
    <w:rsid w:val="00695837"/>
    <w:rsid w:val="006A1DDB"/>
    <w:rsid w:val="006A69B1"/>
    <w:rsid w:val="006A736D"/>
    <w:rsid w:val="006B0D4E"/>
    <w:rsid w:val="006B61F6"/>
    <w:rsid w:val="006B7BB6"/>
    <w:rsid w:val="006B7C4A"/>
    <w:rsid w:val="006C0B3E"/>
    <w:rsid w:val="006C3625"/>
    <w:rsid w:val="006C3DB6"/>
    <w:rsid w:val="006C3E8A"/>
    <w:rsid w:val="006D1A83"/>
    <w:rsid w:val="006D264A"/>
    <w:rsid w:val="006D3C34"/>
    <w:rsid w:val="006E0DFA"/>
    <w:rsid w:val="006E0F4A"/>
    <w:rsid w:val="006E2E76"/>
    <w:rsid w:val="006E4228"/>
    <w:rsid w:val="006E7072"/>
    <w:rsid w:val="006E7F75"/>
    <w:rsid w:val="006F0EF4"/>
    <w:rsid w:val="006F1CD2"/>
    <w:rsid w:val="006F2384"/>
    <w:rsid w:val="00700B76"/>
    <w:rsid w:val="0071213A"/>
    <w:rsid w:val="0071300B"/>
    <w:rsid w:val="00715B6D"/>
    <w:rsid w:val="0072041D"/>
    <w:rsid w:val="00723B1C"/>
    <w:rsid w:val="00723BCE"/>
    <w:rsid w:val="00724C89"/>
    <w:rsid w:val="007278D3"/>
    <w:rsid w:val="00734226"/>
    <w:rsid w:val="00736CA5"/>
    <w:rsid w:val="00736D52"/>
    <w:rsid w:val="00741E0C"/>
    <w:rsid w:val="00746E07"/>
    <w:rsid w:val="007508B8"/>
    <w:rsid w:val="00754B84"/>
    <w:rsid w:val="007567D8"/>
    <w:rsid w:val="00757313"/>
    <w:rsid w:val="00757480"/>
    <w:rsid w:val="00760822"/>
    <w:rsid w:val="00763695"/>
    <w:rsid w:val="00772B0E"/>
    <w:rsid w:val="0077321A"/>
    <w:rsid w:val="00782728"/>
    <w:rsid w:val="00785792"/>
    <w:rsid w:val="007861FC"/>
    <w:rsid w:val="00787E38"/>
    <w:rsid w:val="00790845"/>
    <w:rsid w:val="00796BC0"/>
    <w:rsid w:val="00796D95"/>
    <w:rsid w:val="007A005D"/>
    <w:rsid w:val="007A140B"/>
    <w:rsid w:val="007A405F"/>
    <w:rsid w:val="007A4373"/>
    <w:rsid w:val="007A572A"/>
    <w:rsid w:val="007A5A5B"/>
    <w:rsid w:val="007A66A9"/>
    <w:rsid w:val="007A6D31"/>
    <w:rsid w:val="007A747C"/>
    <w:rsid w:val="007B1FAE"/>
    <w:rsid w:val="007B4229"/>
    <w:rsid w:val="007B4733"/>
    <w:rsid w:val="007B5338"/>
    <w:rsid w:val="007C3A15"/>
    <w:rsid w:val="007C67FF"/>
    <w:rsid w:val="007C6FB9"/>
    <w:rsid w:val="007C7B6B"/>
    <w:rsid w:val="007D03AB"/>
    <w:rsid w:val="007D09B9"/>
    <w:rsid w:val="007D1098"/>
    <w:rsid w:val="007D2893"/>
    <w:rsid w:val="007D4DA5"/>
    <w:rsid w:val="007D7647"/>
    <w:rsid w:val="007E23F6"/>
    <w:rsid w:val="007E2A8B"/>
    <w:rsid w:val="007E323F"/>
    <w:rsid w:val="007E60D7"/>
    <w:rsid w:val="007F020D"/>
    <w:rsid w:val="007F2134"/>
    <w:rsid w:val="007F24B7"/>
    <w:rsid w:val="007F28AB"/>
    <w:rsid w:val="00804D38"/>
    <w:rsid w:val="00806C7C"/>
    <w:rsid w:val="008123A2"/>
    <w:rsid w:val="00815A2E"/>
    <w:rsid w:val="00815D6A"/>
    <w:rsid w:val="00816426"/>
    <w:rsid w:val="00816782"/>
    <w:rsid w:val="00824DA8"/>
    <w:rsid w:val="0082675B"/>
    <w:rsid w:val="0082749C"/>
    <w:rsid w:val="008347A3"/>
    <w:rsid w:val="00836FAD"/>
    <w:rsid w:val="008407AC"/>
    <w:rsid w:val="00845C69"/>
    <w:rsid w:val="00846F30"/>
    <w:rsid w:val="00852746"/>
    <w:rsid w:val="0085776B"/>
    <w:rsid w:val="00861D89"/>
    <w:rsid w:val="00863BA6"/>
    <w:rsid w:val="00864430"/>
    <w:rsid w:val="00865A11"/>
    <w:rsid w:val="00867938"/>
    <w:rsid w:val="008736C8"/>
    <w:rsid w:val="00875E05"/>
    <w:rsid w:val="00877823"/>
    <w:rsid w:val="00880CA9"/>
    <w:rsid w:val="00881267"/>
    <w:rsid w:val="00885B5E"/>
    <w:rsid w:val="00887710"/>
    <w:rsid w:val="00891A02"/>
    <w:rsid w:val="008A452A"/>
    <w:rsid w:val="008A6FBD"/>
    <w:rsid w:val="008B08EC"/>
    <w:rsid w:val="008B1BA1"/>
    <w:rsid w:val="008B4162"/>
    <w:rsid w:val="008B7CB8"/>
    <w:rsid w:val="008C650F"/>
    <w:rsid w:val="008D3789"/>
    <w:rsid w:val="008D4D13"/>
    <w:rsid w:val="008D6878"/>
    <w:rsid w:val="008D69B8"/>
    <w:rsid w:val="008E0A18"/>
    <w:rsid w:val="008E3F5C"/>
    <w:rsid w:val="008E68E5"/>
    <w:rsid w:val="008E7A2B"/>
    <w:rsid w:val="008F215D"/>
    <w:rsid w:val="008F2B5D"/>
    <w:rsid w:val="00900113"/>
    <w:rsid w:val="00901817"/>
    <w:rsid w:val="0090197F"/>
    <w:rsid w:val="00902AD9"/>
    <w:rsid w:val="00904B93"/>
    <w:rsid w:val="00906134"/>
    <w:rsid w:val="0091095F"/>
    <w:rsid w:val="00914AE0"/>
    <w:rsid w:val="00915BE2"/>
    <w:rsid w:val="0091612B"/>
    <w:rsid w:val="0091702F"/>
    <w:rsid w:val="00931CF5"/>
    <w:rsid w:val="00936AC3"/>
    <w:rsid w:val="00940384"/>
    <w:rsid w:val="0094072A"/>
    <w:rsid w:val="00941AF9"/>
    <w:rsid w:val="009420AE"/>
    <w:rsid w:val="009444D7"/>
    <w:rsid w:val="009447A0"/>
    <w:rsid w:val="0094599B"/>
    <w:rsid w:val="00945DD4"/>
    <w:rsid w:val="00952585"/>
    <w:rsid w:val="00955076"/>
    <w:rsid w:val="009573AF"/>
    <w:rsid w:val="00963364"/>
    <w:rsid w:val="00963683"/>
    <w:rsid w:val="0096633F"/>
    <w:rsid w:val="00970A0A"/>
    <w:rsid w:val="009712C8"/>
    <w:rsid w:val="00971D49"/>
    <w:rsid w:val="00972319"/>
    <w:rsid w:val="0097372E"/>
    <w:rsid w:val="00974641"/>
    <w:rsid w:val="00980922"/>
    <w:rsid w:val="0098171E"/>
    <w:rsid w:val="0098280D"/>
    <w:rsid w:val="00982CB7"/>
    <w:rsid w:val="009842D4"/>
    <w:rsid w:val="00985650"/>
    <w:rsid w:val="00985CDB"/>
    <w:rsid w:val="00986632"/>
    <w:rsid w:val="00987613"/>
    <w:rsid w:val="00993FF3"/>
    <w:rsid w:val="009A065B"/>
    <w:rsid w:val="009A09E6"/>
    <w:rsid w:val="009A2919"/>
    <w:rsid w:val="009A3627"/>
    <w:rsid w:val="009A5BF8"/>
    <w:rsid w:val="009A7C16"/>
    <w:rsid w:val="009B05A8"/>
    <w:rsid w:val="009B0ED0"/>
    <w:rsid w:val="009B48AC"/>
    <w:rsid w:val="009B4C0B"/>
    <w:rsid w:val="009B4D81"/>
    <w:rsid w:val="009B506A"/>
    <w:rsid w:val="009B5795"/>
    <w:rsid w:val="009B58CC"/>
    <w:rsid w:val="009C09F2"/>
    <w:rsid w:val="009C0FFB"/>
    <w:rsid w:val="009C1107"/>
    <w:rsid w:val="009C304E"/>
    <w:rsid w:val="009C6948"/>
    <w:rsid w:val="009D06BC"/>
    <w:rsid w:val="009D3627"/>
    <w:rsid w:val="009D4B2C"/>
    <w:rsid w:val="009E1691"/>
    <w:rsid w:val="009E4F96"/>
    <w:rsid w:val="009E659D"/>
    <w:rsid w:val="009F05CF"/>
    <w:rsid w:val="009F193B"/>
    <w:rsid w:val="009F193D"/>
    <w:rsid w:val="009F1F41"/>
    <w:rsid w:val="009F27D2"/>
    <w:rsid w:val="009F294D"/>
    <w:rsid w:val="009F3616"/>
    <w:rsid w:val="009F584C"/>
    <w:rsid w:val="00A0138B"/>
    <w:rsid w:val="00A02121"/>
    <w:rsid w:val="00A03DA7"/>
    <w:rsid w:val="00A040F0"/>
    <w:rsid w:val="00A16231"/>
    <w:rsid w:val="00A205DA"/>
    <w:rsid w:val="00A20E04"/>
    <w:rsid w:val="00A24FEA"/>
    <w:rsid w:val="00A252AC"/>
    <w:rsid w:val="00A32679"/>
    <w:rsid w:val="00A35743"/>
    <w:rsid w:val="00A35D04"/>
    <w:rsid w:val="00A41DEA"/>
    <w:rsid w:val="00A42453"/>
    <w:rsid w:val="00A4372A"/>
    <w:rsid w:val="00A43DCA"/>
    <w:rsid w:val="00A43FE2"/>
    <w:rsid w:val="00A51157"/>
    <w:rsid w:val="00A52590"/>
    <w:rsid w:val="00A5346C"/>
    <w:rsid w:val="00A55A10"/>
    <w:rsid w:val="00A57017"/>
    <w:rsid w:val="00A622BC"/>
    <w:rsid w:val="00A64EA7"/>
    <w:rsid w:val="00A64F88"/>
    <w:rsid w:val="00A67405"/>
    <w:rsid w:val="00A70147"/>
    <w:rsid w:val="00A74D6F"/>
    <w:rsid w:val="00A75FE8"/>
    <w:rsid w:val="00A803AD"/>
    <w:rsid w:val="00A80AD1"/>
    <w:rsid w:val="00A80C55"/>
    <w:rsid w:val="00A80E30"/>
    <w:rsid w:val="00A81B13"/>
    <w:rsid w:val="00A82229"/>
    <w:rsid w:val="00A84757"/>
    <w:rsid w:val="00A84DD7"/>
    <w:rsid w:val="00A940B6"/>
    <w:rsid w:val="00A95D7F"/>
    <w:rsid w:val="00AA0399"/>
    <w:rsid w:val="00AA1256"/>
    <w:rsid w:val="00AA3A47"/>
    <w:rsid w:val="00AA6220"/>
    <w:rsid w:val="00AB0CD7"/>
    <w:rsid w:val="00AB4F5F"/>
    <w:rsid w:val="00AC2F77"/>
    <w:rsid w:val="00AC32E5"/>
    <w:rsid w:val="00AC5999"/>
    <w:rsid w:val="00AC5E39"/>
    <w:rsid w:val="00AC62F3"/>
    <w:rsid w:val="00AD049D"/>
    <w:rsid w:val="00AD43C4"/>
    <w:rsid w:val="00AD4526"/>
    <w:rsid w:val="00AD49DC"/>
    <w:rsid w:val="00AD57AA"/>
    <w:rsid w:val="00AD5F63"/>
    <w:rsid w:val="00AE192B"/>
    <w:rsid w:val="00AE61D6"/>
    <w:rsid w:val="00AE7AB7"/>
    <w:rsid w:val="00AF1268"/>
    <w:rsid w:val="00AF37D6"/>
    <w:rsid w:val="00AF419B"/>
    <w:rsid w:val="00AF5449"/>
    <w:rsid w:val="00B06263"/>
    <w:rsid w:val="00B06B8C"/>
    <w:rsid w:val="00B157A8"/>
    <w:rsid w:val="00B16277"/>
    <w:rsid w:val="00B217AC"/>
    <w:rsid w:val="00B22B23"/>
    <w:rsid w:val="00B22B7B"/>
    <w:rsid w:val="00B231B8"/>
    <w:rsid w:val="00B247DF"/>
    <w:rsid w:val="00B258F0"/>
    <w:rsid w:val="00B26BF5"/>
    <w:rsid w:val="00B27DB8"/>
    <w:rsid w:val="00B30F44"/>
    <w:rsid w:val="00B3549B"/>
    <w:rsid w:val="00B354D9"/>
    <w:rsid w:val="00B3774E"/>
    <w:rsid w:val="00B4061E"/>
    <w:rsid w:val="00B438F6"/>
    <w:rsid w:val="00B43E15"/>
    <w:rsid w:val="00B441F9"/>
    <w:rsid w:val="00B50A61"/>
    <w:rsid w:val="00B50E09"/>
    <w:rsid w:val="00B50FB2"/>
    <w:rsid w:val="00B515B3"/>
    <w:rsid w:val="00B562A9"/>
    <w:rsid w:val="00B564B0"/>
    <w:rsid w:val="00B5660A"/>
    <w:rsid w:val="00B60AF4"/>
    <w:rsid w:val="00B64906"/>
    <w:rsid w:val="00B650D8"/>
    <w:rsid w:val="00B66B41"/>
    <w:rsid w:val="00B75644"/>
    <w:rsid w:val="00B8197D"/>
    <w:rsid w:val="00B82261"/>
    <w:rsid w:val="00B82BF9"/>
    <w:rsid w:val="00B83351"/>
    <w:rsid w:val="00B83B26"/>
    <w:rsid w:val="00B859CD"/>
    <w:rsid w:val="00B86C1A"/>
    <w:rsid w:val="00B93C92"/>
    <w:rsid w:val="00B97515"/>
    <w:rsid w:val="00BA1824"/>
    <w:rsid w:val="00BA2D3C"/>
    <w:rsid w:val="00BA3D72"/>
    <w:rsid w:val="00BA7134"/>
    <w:rsid w:val="00BB0C65"/>
    <w:rsid w:val="00BB2D2F"/>
    <w:rsid w:val="00BB3640"/>
    <w:rsid w:val="00BB40C7"/>
    <w:rsid w:val="00BC00AF"/>
    <w:rsid w:val="00BC019D"/>
    <w:rsid w:val="00BC1079"/>
    <w:rsid w:val="00BC2426"/>
    <w:rsid w:val="00BC3C57"/>
    <w:rsid w:val="00BC4CFA"/>
    <w:rsid w:val="00BC7189"/>
    <w:rsid w:val="00BD30CB"/>
    <w:rsid w:val="00BD48FC"/>
    <w:rsid w:val="00BE0B36"/>
    <w:rsid w:val="00BE7D9E"/>
    <w:rsid w:val="00BF0243"/>
    <w:rsid w:val="00BF254E"/>
    <w:rsid w:val="00BF2FD2"/>
    <w:rsid w:val="00BF6E48"/>
    <w:rsid w:val="00BF7054"/>
    <w:rsid w:val="00C024E0"/>
    <w:rsid w:val="00C042B4"/>
    <w:rsid w:val="00C04303"/>
    <w:rsid w:val="00C04E19"/>
    <w:rsid w:val="00C107F6"/>
    <w:rsid w:val="00C118A5"/>
    <w:rsid w:val="00C16BFF"/>
    <w:rsid w:val="00C1798C"/>
    <w:rsid w:val="00C20898"/>
    <w:rsid w:val="00C20D3D"/>
    <w:rsid w:val="00C2482D"/>
    <w:rsid w:val="00C36021"/>
    <w:rsid w:val="00C44464"/>
    <w:rsid w:val="00C444D4"/>
    <w:rsid w:val="00C466B0"/>
    <w:rsid w:val="00C4750F"/>
    <w:rsid w:val="00C51F56"/>
    <w:rsid w:val="00C522C3"/>
    <w:rsid w:val="00C55FBC"/>
    <w:rsid w:val="00C55FE8"/>
    <w:rsid w:val="00C5783F"/>
    <w:rsid w:val="00C60D0E"/>
    <w:rsid w:val="00C62240"/>
    <w:rsid w:val="00C62709"/>
    <w:rsid w:val="00C65E5D"/>
    <w:rsid w:val="00C6651D"/>
    <w:rsid w:val="00C7049F"/>
    <w:rsid w:val="00C75414"/>
    <w:rsid w:val="00C75D38"/>
    <w:rsid w:val="00C76A0B"/>
    <w:rsid w:val="00C76DC9"/>
    <w:rsid w:val="00C876FF"/>
    <w:rsid w:val="00C87E7D"/>
    <w:rsid w:val="00C92235"/>
    <w:rsid w:val="00C943ED"/>
    <w:rsid w:val="00C953CE"/>
    <w:rsid w:val="00CA29BE"/>
    <w:rsid w:val="00CA3616"/>
    <w:rsid w:val="00CA3847"/>
    <w:rsid w:val="00CB16E4"/>
    <w:rsid w:val="00CB3446"/>
    <w:rsid w:val="00CB35B3"/>
    <w:rsid w:val="00CB3F36"/>
    <w:rsid w:val="00CB4FFE"/>
    <w:rsid w:val="00CB5BEF"/>
    <w:rsid w:val="00CB62E4"/>
    <w:rsid w:val="00CB6BAB"/>
    <w:rsid w:val="00CB736D"/>
    <w:rsid w:val="00CB7B1A"/>
    <w:rsid w:val="00CB7CAC"/>
    <w:rsid w:val="00CC010B"/>
    <w:rsid w:val="00CC1A38"/>
    <w:rsid w:val="00CC21C4"/>
    <w:rsid w:val="00CC2386"/>
    <w:rsid w:val="00CC2D9B"/>
    <w:rsid w:val="00CC3BFA"/>
    <w:rsid w:val="00CC5A7E"/>
    <w:rsid w:val="00CD0BC4"/>
    <w:rsid w:val="00CD47BB"/>
    <w:rsid w:val="00CD513D"/>
    <w:rsid w:val="00CE4EA8"/>
    <w:rsid w:val="00CE678F"/>
    <w:rsid w:val="00CF0D52"/>
    <w:rsid w:val="00CF15E2"/>
    <w:rsid w:val="00CF1C8F"/>
    <w:rsid w:val="00CF2E38"/>
    <w:rsid w:val="00CF517D"/>
    <w:rsid w:val="00CF63B4"/>
    <w:rsid w:val="00D010BE"/>
    <w:rsid w:val="00D016F1"/>
    <w:rsid w:val="00D02472"/>
    <w:rsid w:val="00D12714"/>
    <w:rsid w:val="00D14404"/>
    <w:rsid w:val="00D160E8"/>
    <w:rsid w:val="00D1695A"/>
    <w:rsid w:val="00D16BE9"/>
    <w:rsid w:val="00D224C1"/>
    <w:rsid w:val="00D24FBA"/>
    <w:rsid w:val="00D25176"/>
    <w:rsid w:val="00D27755"/>
    <w:rsid w:val="00D3100A"/>
    <w:rsid w:val="00D35AD5"/>
    <w:rsid w:val="00D368CB"/>
    <w:rsid w:val="00D416DF"/>
    <w:rsid w:val="00D42109"/>
    <w:rsid w:val="00D4332D"/>
    <w:rsid w:val="00D43FF5"/>
    <w:rsid w:val="00D44195"/>
    <w:rsid w:val="00D4467A"/>
    <w:rsid w:val="00D454F2"/>
    <w:rsid w:val="00D455E5"/>
    <w:rsid w:val="00D47D05"/>
    <w:rsid w:val="00D540A8"/>
    <w:rsid w:val="00D56252"/>
    <w:rsid w:val="00D56773"/>
    <w:rsid w:val="00D622BA"/>
    <w:rsid w:val="00D65BF6"/>
    <w:rsid w:val="00D67A80"/>
    <w:rsid w:val="00D723F5"/>
    <w:rsid w:val="00D743C6"/>
    <w:rsid w:val="00D76479"/>
    <w:rsid w:val="00D77B59"/>
    <w:rsid w:val="00D80212"/>
    <w:rsid w:val="00D83F36"/>
    <w:rsid w:val="00D861B0"/>
    <w:rsid w:val="00D87BE7"/>
    <w:rsid w:val="00D91162"/>
    <w:rsid w:val="00D92231"/>
    <w:rsid w:val="00D94BE2"/>
    <w:rsid w:val="00D972CE"/>
    <w:rsid w:val="00D975C0"/>
    <w:rsid w:val="00D97E97"/>
    <w:rsid w:val="00DA24ED"/>
    <w:rsid w:val="00DA53F1"/>
    <w:rsid w:val="00DA7302"/>
    <w:rsid w:val="00DB6AD7"/>
    <w:rsid w:val="00DC0EDE"/>
    <w:rsid w:val="00DC66E0"/>
    <w:rsid w:val="00DD0AC6"/>
    <w:rsid w:val="00DD2A9C"/>
    <w:rsid w:val="00DD2DF8"/>
    <w:rsid w:val="00DD2E48"/>
    <w:rsid w:val="00DD3F73"/>
    <w:rsid w:val="00DD6CD7"/>
    <w:rsid w:val="00DD6F5A"/>
    <w:rsid w:val="00DD71B7"/>
    <w:rsid w:val="00DE0267"/>
    <w:rsid w:val="00DE2CCD"/>
    <w:rsid w:val="00DE4F3C"/>
    <w:rsid w:val="00DE6358"/>
    <w:rsid w:val="00DE6F18"/>
    <w:rsid w:val="00DF3C98"/>
    <w:rsid w:val="00E03E3E"/>
    <w:rsid w:val="00E07116"/>
    <w:rsid w:val="00E10426"/>
    <w:rsid w:val="00E10FFE"/>
    <w:rsid w:val="00E11795"/>
    <w:rsid w:val="00E14585"/>
    <w:rsid w:val="00E1539D"/>
    <w:rsid w:val="00E21010"/>
    <w:rsid w:val="00E2213B"/>
    <w:rsid w:val="00E24856"/>
    <w:rsid w:val="00E27EC4"/>
    <w:rsid w:val="00E328CC"/>
    <w:rsid w:val="00E32D2F"/>
    <w:rsid w:val="00E4129C"/>
    <w:rsid w:val="00E4263C"/>
    <w:rsid w:val="00E47601"/>
    <w:rsid w:val="00E55A3F"/>
    <w:rsid w:val="00E60B41"/>
    <w:rsid w:val="00E739A7"/>
    <w:rsid w:val="00E767DF"/>
    <w:rsid w:val="00E81F98"/>
    <w:rsid w:val="00E86FC6"/>
    <w:rsid w:val="00E8777D"/>
    <w:rsid w:val="00E87CC6"/>
    <w:rsid w:val="00E94775"/>
    <w:rsid w:val="00E94CEC"/>
    <w:rsid w:val="00E95332"/>
    <w:rsid w:val="00E95A47"/>
    <w:rsid w:val="00E95A63"/>
    <w:rsid w:val="00E97963"/>
    <w:rsid w:val="00EA518E"/>
    <w:rsid w:val="00EA54E6"/>
    <w:rsid w:val="00EB6110"/>
    <w:rsid w:val="00EC1117"/>
    <w:rsid w:val="00EC2A39"/>
    <w:rsid w:val="00EC320B"/>
    <w:rsid w:val="00EC3AD4"/>
    <w:rsid w:val="00EC5A64"/>
    <w:rsid w:val="00EC5BD3"/>
    <w:rsid w:val="00EC5E3E"/>
    <w:rsid w:val="00EC6174"/>
    <w:rsid w:val="00EC6E0F"/>
    <w:rsid w:val="00EC7F13"/>
    <w:rsid w:val="00ED22EF"/>
    <w:rsid w:val="00ED39A0"/>
    <w:rsid w:val="00ED5D60"/>
    <w:rsid w:val="00ED6649"/>
    <w:rsid w:val="00EE105F"/>
    <w:rsid w:val="00EE27CE"/>
    <w:rsid w:val="00EE35D1"/>
    <w:rsid w:val="00EE4F4B"/>
    <w:rsid w:val="00EE694E"/>
    <w:rsid w:val="00EE74F6"/>
    <w:rsid w:val="00EF3AF3"/>
    <w:rsid w:val="00EF49CA"/>
    <w:rsid w:val="00EF78B5"/>
    <w:rsid w:val="00EF7A51"/>
    <w:rsid w:val="00F00D04"/>
    <w:rsid w:val="00F015F4"/>
    <w:rsid w:val="00F04D96"/>
    <w:rsid w:val="00F0618C"/>
    <w:rsid w:val="00F06969"/>
    <w:rsid w:val="00F06B27"/>
    <w:rsid w:val="00F07A34"/>
    <w:rsid w:val="00F11B75"/>
    <w:rsid w:val="00F155C1"/>
    <w:rsid w:val="00F15A3C"/>
    <w:rsid w:val="00F251A0"/>
    <w:rsid w:val="00F316A2"/>
    <w:rsid w:val="00F3374F"/>
    <w:rsid w:val="00F34188"/>
    <w:rsid w:val="00F36DE1"/>
    <w:rsid w:val="00F379E0"/>
    <w:rsid w:val="00F404AC"/>
    <w:rsid w:val="00F41171"/>
    <w:rsid w:val="00F44C8F"/>
    <w:rsid w:val="00F44DE0"/>
    <w:rsid w:val="00F45BA2"/>
    <w:rsid w:val="00F46F43"/>
    <w:rsid w:val="00F50402"/>
    <w:rsid w:val="00F506F8"/>
    <w:rsid w:val="00F51052"/>
    <w:rsid w:val="00F5234E"/>
    <w:rsid w:val="00F53CAB"/>
    <w:rsid w:val="00F547C6"/>
    <w:rsid w:val="00F57C98"/>
    <w:rsid w:val="00F60990"/>
    <w:rsid w:val="00F6785B"/>
    <w:rsid w:val="00F71A9B"/>
    <w:rsid w:val="00F72CEA"/>
    <w:rsid w:val="00F73701"/>
    <w:rsid w:val="00F73D1E"/>
    <w:rsid w:val="00F74482"/>
    <w:rsid w:val="00F75A27"/>
    <w:rsid w:val="00F8130B"/>
    <w:rsid w:val="00F84F05"/>
    <w:rsid w:val="00F84F41"/>
    <w:rsid w:val="00F857C1"/>
    <w:rsid w:val="00F85BD4"/>
    <w:rsid w:val="00F8698F"/>
    <w:rsid w:val="00F87B5E"/>
    <w:rsid w:val="00F905F0"/>
    <w:rsid w:val="00F91DE3"/>
    <w:rsid w:val="00F93EE6"/>
    <w:rsid w:val="00FA2BF8"/>
    <w:rsid w:val="00FA5070"/>
    <w:rsid w:val="00FA683F"/>
    <w:rsid w:val="00FA76C4"/>
    <w:rsid w:val="00FB0180"/>
    <w:rsid w:val="00FB2475"/>
    <w:rsid w:val="00FB6EBD"/>
    <w:rsid w:val="00FC3605"/>
    <w:rsid w:val="00FC6719"/>
    <w:rsid w:val="00FC6B3D"/>
    <w:rsid w:val="00FC7EB6"/>
    <w:rsid w:val="00FD1552"/>
    <w:rsid w:val="00FD2B85"/>
    <w:rsid w:val="00FD339B"/>
    <w:rsid w:val="00FD491F"/>
    <w:rsid w:val="00FE1575"/>
    <w:rsid w:val="00FE21DF"/>
    <w:rsid w:val="00FE5027"/>
    <w:rsid w:val="00FE5DCD"/>
    <w:rsid w:val="00FE774D"/>
    <w:rsid w:val="00FF3650"/>
    <w:rsid w:val="00FF4F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12578A"/>
  <w15:chartTrackingRefBased/>
  <w15:docId w15:val="{AC39710C-433E-44AF-B5E5-68760BF71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67D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767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vasauskiene\Downloads\I&#352;VADA%20TARYBOS%20SPRENDIMO%20PROJEKTO%20PATEIKIMO%20(1).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BFA682-A9F0-4DC3-8714-11B52D26F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IŠVADA TARYBOS SPRENDIMO PROJEKTO PATEIKIMO (1)</Template>
  <TotalTime>1</TotalTime>
  <Pages>2</Pages>
  <Words>2326</Words>
  <Characters>1327</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Ivašauskienė</dc:creator>
  <cp:keywords/>
  <dc:description/>
  <cp:lastModifiedBy>Laima Ivašauskienė</cp:lastModifiedBy>
  <cp:revision>2</cp:revision>
  <dcterms:created xsi:type="dcterms:W3CDTF">2025-08-06T05:37:00Z</dcterms:created>
  <dcterms:modified xsi:type="dcterms:W3CDTF">2025-08-06T05:37:00Z</dcterms:modified>
</cp:coreProperties>
</file>